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5E795" w14:textId="77777777" w:rsidR="00183ACD" w:rsidRPr="00882093" w:rsidRDefault="00183ACD" w:rsidP="00183ACD">
      <w:pPr>
        <w:overflowPunct w:val="0"/>
        <w:autoSpaceDE w:val="0"/>
        <w:autoSpaceDN w:val="0"/>
        <w:adjustRightInd w:val="0"/>
        <w:ind w:right="-1"/>
        <w:jc w:val="right"/>
        <w:rPr>
          <w:b/>
          <w:bCs/>
        </w:rPr>
      </w:pPr>
      <w:r w:rsidRPr="00882093">
        <w:rPr>
          <w:b/>
          <w:bCs/>
        </w:rPr>
        <w:t>Projektas</w:t>
      </w:r>
    </w:p>
    <w:p w14:paraId="0CB1F395" w14:textId="77CE6F48" w:rsidR="00183ACD" w:rsidRDefault="00FC0689" w:rsidP="00183AC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326ED026" wp14:editId="07EF2D58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A544D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FE0D827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FD12343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</w:pPr>
    </w:p>
    <w:p w14:paraId="1542AC0A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9CEC849" w14:textId="217FEFA7" w:rsidR="00183ACD" w:rsidRPr="00F970E9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3F46C2">
        <w:rPr>
          <w:b/>
          <w:caps/>
        </w:rPr>
        <w:t>ANYKŠČIŲ RAJONO SAVIVALDYBĖS TARYBOS 20</w:t>
      </w:r>
      <w:r w:rsidR="000F2A35">
        <w:rPr>
          <w:b/>
          <w:caps/>
        </w:rPr>
        <w:t>24</w:t>
      </w:r>
      <w:r w:rsidR="003F46C2">
        <w:rPr>
          <w:b/>
          <w:caps/>
        </w:rPr>
        <w:t xml:space="preserve"> M</w:t>
      </w:r>
      <w:r w:rsidR="003F46C2" w:rsidRPr="00664491">
        <w:rPr>
          <w:b/>
          <w:caps/>
        </w:rPr>
        <w:t>.</w:t>
      </w:r>
      <w:r w:rsidR="003F46C2" w:rsidRPr="000F2A35">
        <w:rPr>
          <w:b/>
          <w:caps/>
          <w:color w:val="FF0000"/>
        </w:rPr>
        <w:t xml:space="preserve"> </w:t>
      </w:r>
      <w:r w:rsidR="00795D5A" w:rsidRPr="00A71FDA">
        <w:rPr>
          <w:b/>
          <w:caps/>
        </w:rPr>
        <w:t>balandžio 25</w:t>
      </w:r>
      <w:r w:rsidR="003F46C2" w:rsidRPr="00A71FDA">
        <w:rPr>
          <w:b/>
          <w:caps/>
        </w:rPr>
        <w:t xml:space="preserve"> D. SPRENDIMO nR. 1-ts-1</w:t>
      </w:r>
      <w:r w:rsidR="00795D5A" w:rsidRPr="00A71FDA">
        <w:rPr>
          <w:b/>
          <w:caps/>
        </w:rPr>
        <w:t>60</w:t>
      </w:r>
      <w:r w:rsidR="003F46C2" w:rsidRPr="00A71FDA">
        <w:rPr>
          <w:b/>
          <w:caps/>
        </w:rPr>
        <w:t xml:space="preserve"> „DĖL </w:t>
      </w:r>
      <w:r w:rsidR="00E61310" w:rsidRPr="00A71FDA">
        <w:rPr>
          <w:b/>
          <w:caps/>
        </w:rPr>
        <w:t xml:space="preserve">ANYKŠČIŲ </w:t>
      </w:r>
      <w:r w:rsidR="000F2A35" w:rsidRPr="00A71FDA">
        <w:rPr>
          <w:b/>
          <w:caps/>
        </w:rPr>
        <w:t>RAJONO SAVIVAL</w:t>
      </w:r>
      <w:r w:rsidR="000F2A35">
        <w:rPr>
          <w:b/>
          <w:caps/>
        </w:rPr>
        <w:t>DYBĖS LIUDVIKOS IR STANISLOVO DIDŽIULIŲ VIEŠOSIOS BIBLIOTEKOS TEIKIAMŲ PASLAUGŲ ĮKAINIŲ PATVIRTINIMO</w:t>
      </w:r>
      <w:r w:rsidR="003F46C2">
        <w:rPr>
          <w:b/>
          <w:caps/>
        </w:rPr>
        <w:t>“ PAKEITIMO</w:t>
      </w:r>
    </w:p>
    <w:p w14:paraId="4CE66B64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3EB2B11F" w14:textId="05339FD1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 xml:space="preserve">2024 m. </w:t>
        </w:r>
        <w:r w:rsidR="00597DF4">
          <w:t>gruod</w:t>
        </w:r>
        <w:r w:rsidR="00DE7E4C">
          <w:t>žio 20</w:t>
        </w:r>
        <w:r>
          <w:t xml:space="preserve"> d.</w:t>
        </w:r>
      </w:fldSimple>
      <w:r>
        <w:t xml:space="preserve"> Nr. 1-T-</w:t>
      </w:r>
      <w:r w:rsidR="00DE7E4C">
        <w:t>371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6841CB46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3F20348A" w14:textId="77777777" w:rsidR="00183ACD" w:rsidRDefault="00183ACD" w:rsidP="00790180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Cs w:val="20"/>
        </w:rPr>
      </w:pPr>
    </w:p>
    <w:p w14:paraId="518C727D" w14:textId="6A5FD424" w:rsidR="00183ACD" w:rsidRDefault="00183ACD" w:rsidP="00790180">
      <w:pPr>
        <w:pStyle w:val="Pagrindinistekstas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</w:t>
      </w:r>
      <w:r w:rsidR="004824C7">
        <w:t>,</w:t>
      </w:r>
      <w:r>
        <w:t xml:space="preserve"> </w:t>
      </w:r>
      <w:r w:rsidR="00BA0495">
        <w:t xml:space="preserve">atsižvelgdama į </w:t>
      </w:r>
      <w:r w:rsidR="00597DF4">
        <w:t xml:space="preserve">Lietuvos Respublikos kultūros ministro 2024 m. lapkričio 26 d. įsakymą Nr. ĮV-935 „Dėl Lietuvos Respublikos kultūros ministro 2005 m. lapkričio 2 d. įsakymo Nr. ĮV-502 „Dėl valstybės ar savivaldybių įsteigtų bibliotekų teikiamų mokamų paslaugų sąrašo patvirtinimo“ pakeitimo“, </w:t>
      </w:r>
      <w:r w:rsidR="00BA0495">
        <w:t xml:space="preserve">Anykščių rajono savivaldybės Liudvikos ir Stanislovo Didžiulių viešosios bibliotekos 2024 m. </w:t>
      </w:r>
      <w:r w:rsidR="00597DF4">
        <w:t>gruodžio</w:t>
      </w:r>
      <w:r w:rsidR="00BA0495" w:rsidRPr="0002204D">
        <w:t xml:space="preserve"> </w:t>
      </w:r>
      <w:r w:rsidR="00127D7F" w:rsidRPr="00127D7F">
        <w:t>3</w:t>
      </w:r>
      <w:r w:rsidR="00BA0495" w:rsidRPr="00127D7F">
        <w:t xml:space="preserve"> d. raštą Nr. </w:t>
      </w:r>
      <w:r w:rsidR="00C6494C" w:rsidRPr="00127D7F">
        <w:t>SD-</w:t>
      </w:r>
      <w:r w:rsidR="00127D7F" w:rsidRPr="00127D7F">
        <w:t>309</w:t>
      </w:r>
      <w:r w:rsidR="00BA0495" w:rsidRPr="00127D7F">
        <w:t xml:space="preserve"> „</w:t>
      </w:r>
      <w:r w:rsidR="00BA0495" w:rsidRPr="0002204D">
        <w:t xml:space="preserve">Dėl Anykščių rajono savivaldybės Liudvikos ir Stanislovo Didžiulių viešosios bibliotekos tiekiamų mokamų paslaugų </w:t>
      </w:r>
      <w:r w:rsidR="00597DF4">
        <w:t>sąrašo pakeitimo</w:t>
      </w:r>
      <w:r w:rsidR="00BA0495" w:rsidRPr="0002204D">
        <w:t>“,</w:t>
      </w:r>
      <w:r w:rsidR="00BA0495">
        <w:t xml:space="preserve"> Anykščių rajono savivaldybės taryba n u s p r e n d ž i a:</w:t>
      </w:r>
    </w:p>
    <w:p w14:paraId="560BF638" w14:textId="6D0A5A8E" w:rsidR="00615E8B" w:rsidRPr="008633E1" w:rsidRDefault="009C22E8" w:rsidP="00790180">
      <w:pPr>
        <w:pStyle w:val="Pagrindinistekstas"/>
        <w:numPr>
          <w:ilvl w:val="0"/>
          <w:numId w:val="6"/>
        </w:numPr>
        <w:spacing w:line="360" w:lineRule="auto"/>
        <w:ind w:left="0" w:firstLine="720"/>
      </w:pPr>
      <w:r>
        <w:t xml:space="preserve">Pakeisti Anykščių </w:t>
      </w:r>
      <w:r w:rsidR="00134E2E">
        <w:t>rajono savivaldybės Liudvikos ir Stanislovo Didžiulių viešosios bibliotekos</w:t>
      </w:r>
      <w:r>
        <w:t xml:space="preserve"> teikiamų paslaugų įkainius, patvirtintus Anykščių rajono savivaldybės tarybos 20</w:t>
      </w:r>
      <w:r w:rsidR="00134E2E">
        <w:t>24</w:t>
      </w:r>
      <w:r>
        <w:t xml:space="preserve"> m. </w:t>
      </w:r>
      <w:r w:rsidR="00134E2E">
        <w:t>balandžio 25</w:t>
      </w:r>
      <w:r>
        <w:t xml:space="preserve"> d. sprendimu Nr. 1-TS-1</w:t>
      </w:r>
      <w:r w:rsidR="006A1042">
        <w:t>60</w:t>
      </w:r>
      <w:r>
        <w:t xml:space="preserve"> „Dėl Anykščių </w:t>
      </w:r>
      <w:r w:rsidR="006A1042">
        <w:t>rajono savivaldybės Liudvikos ir Stanislovo Didžiulių viešosios bibliotekos</w:t>
      </w:r>
      <w:r>
        <w:t xml:space="preserve"> teikiamų paslaugų įkainių patvirtinimo“</w:t>
      </w:r>
      <w:r w:rsidR="00092667">
        <w:t xml:space="preserve"> ir p</w:t>
      </w:r>
      <w:r w:rsidR="00460063">
        <w:t>ripažinti netekusiais galios</w:t>
      </w:r>
      <w:r w:rsidR="00597DF4">
        <w:t xml:space="preserve"> 1 ir 2 punktu</w:t>
      </w:r>
      <w:r w:rsidR="00ED4FA2">
        <w:t>s</w:t>
      </w:r>
      <w:r w:rsidR="00DB68E9">
        <w:t>.</w:t>
      </w:r>
    </w:p>
    <w:p w14:paraId="034EA4FC" w14:textId="6EDB663F" w:rsidR="00CB6270" w:rsidRDefault="00CB6270" w:rsidP="00790180">
      <w:pPr>
        <w:pStyle w:val="Pagrindinistekstas"/>
        <w:numPr>
          <w:ilvl w:val="0"/>
          <w:numId w:val="6"/>
        </w:numPr>
        <w:spacing w:line="360" w:lineRule="auto"/>
        <w:ind w:left="0" w:firstLine="720"/>
      </w:pPr>
      <w:r>
        <w:t xml:space="preserve"> Nustatyti, kad šis sprendimas įsigalioja nuo 2025 m. sausio 1 d.</w:t>
      </w:r>
    </w:p>
    <w:p w14:paraId="0FF18F8F" w14:textId="27928C33" w:rsidR="006435C8" w:rsidRPr="00D50560" w:rsidRDefault="006435C8" w:rsidP="00790180">
      <w:pPr>
        <w:pStyle w:val="Pagrindinistekstas"/>
        <w:spacing w:line="360" w:lineRule="auto"/>
        <w:ind w:firstLine="720"/>
      </w:pPr>
      <w:r>
        <w:t>Šis sprendimas skelbiamas Teisės aktų registre ir Anykščių rajono savivaldybės interneto svetainėje www.anyksciai.lt.</w:t>
      </w:r>
    </w:p>
    <w:p w14:paraId="4919D79D" w14:textId="7F0578A0" w:rsidR="00615E8B" w:rsidRPr="00D50560" w:rsidRDefault="00615E8B" w:rsidP="003F46C2">
      <w:pPr>
        <w:pStyle w:val="Pagrindinistekstas"/>
        <w:spacing w:before="120" w:after="120"/>
        <w:ind w:firstLine="709"/>
      </w:pPr>
    </w:p>
    <w:p w14:paraId="7F718B3B" w14:textId="77777777" w:rsidR="00BD4DD7" w:rsidRDefault="00183ACD" w:rsidP="00221A9C">
      <w:pPr>
        <w:pStyle w:val="Pagrindinistekstas"/>
        <w:ind w:left="8080" w:hanging="8080"/>
        <w:jc w:val="left"/>
      </w:pPr>
      <w:r>
        <w:t>Meras</w:t>
      </w:r>
      <w:r>
        <w:tab/>
        <w:t>Kęstutis Tubis</w:t>
      </w:r>
    </w:p>
    <w:p w14:paraId="41F75789" w14:textId="5D7FEEF3" w:rsidR="003F46C2" w:rsidRDefault="00183ACD" w:rsidP="003F46C2">
      <w:pPr>
        <w:pStyle w:val="Pagrindinistekstas"/>
        <w:tabs>
          <w:tab w:val="right" w:pos="9638"/>
        </w:tabs>
        <w:ind w:left="7371"/>
        <w:jc w:val="left"/>
        <w:rPr>
          <w:b/>
        </w:rPr>
      </w:pPr>
      <w:r>
        <w:rPr>
          <w:b/>
        </w:rPr>
        <w:br w:type="page"/>
      </w:r>
    </w:p>
    <w:p w14:paraId="48E5FB69" w14:textId="77777777" w:rsidR="00183ACD" w:rsidRDefault="00183ACD" w:rsidP="00183ACD">
      <w:pPr>
        <w:tabs>
          <w:tab w:val="left" w:pos="7371"/>
        </w:tabs>
        <w:jc w:val="center"/>
        <w:rPr>
          <w:b/>
        </w:rPr>
      </w:pPr>
      <w:r>
        <w:rPr>
          <w:b/>
        </w:rPr>
        <w:lastRenderedPageBreak/>
        <w:t xml:space="preserve">SAVIVALDYBĖS TARYBOS SPRENDIMO </w:t>
      </w:r>
    </w:p>
    <w:p w14:paraId="39EAC06A" w14:textId="464E60E8" w:rsidR="00183ACD" w:rsidRPr="001045EC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„</w:t>
      </w:r>
      <w:r w:rsidR="00A71FDA">
        <w:rPr>
          <w:b/>
          <w:caps/>
        </w:rPr>
        <w:fldChar w:fldCharType="begin"/>
      </w:r>
      <w:r w:rsidR="00A71FDA">
        <w:rPr>
          <w:b/>
          <w:caps/>
        </w:rPr>
        <w:instrText xml:space="preserve"> FILLIN "Pavadinimas" \* MERGEFORMAT </w:instrText>
      </w:r>
      <w:r w:rsidR="00A71FDA">
        <w:rPr>
          <w:b/>
          <w:caps/>
        </w:rPr>
        <w:fldChar w:fldCharType="separate"/>
      </w:r>
      <w:r w:rsidR="00A71FDA">
        <w:rPr>
          <w:b/>
          <w:caps/>
        </w:rPr>
        <w:t xml:space="preserve">DĖl </w:t>
      </w:r>
      <w:r w:rsidR="00A71FDA">
        <w:rPr>
          <w:b/>
          <w:caps/>
        </w:rPr>
        <w:fldChar w:fldCharType="end"/>
      </w:r>
      <w:r w:rsidR="00A71FDA">
        <w:rPr>
          <w:b/>
          <w:caps/>
        </w:rPr>
        <w:t xml:space="preserve">ANYKŠČIŲ RAJONO SAVIVALDYBĖS TARYBOS </w:t>
      </w:r>
      <w:r w:rsidR="00A71FDA" w:rsidRPr="002A1214">
        <w:rPr>
          <w:b/>
          <w:caps/>
        </w:rPr>
        <w:t>2024 M. b</w:t>
      </w:r>
      <w:r w:rsidR="00A71FDA" w:rsidRPr="00A71FDA">
        <w:rPr>
          <w:b/>
          <w:caps/>
        </w:rPr>
        <w:t>alandžio 25 D. SPRENDIMO nR. 1-ts-160 „DĖL ANYKŠČIŲ RAJONO SAVIVAL</w:t>
      </w:r>
      <w:r w:rsidR="00A71FDA">
        <w:rPr>
          <w:b/>
          <w:caps/>
        </w:rPr>
        <w:t>DYBĖS LIUDVIKOS IR STANISLOVO DIDŽIULIŲ VIEŠOSIOS BIBLIOTEKOS TEIKIAMŲ PASLAUGŲ ĮKAINIŲ PATVIRTINIMO“ PAKEITIMO</w:t>
      </w:r>
      <w:r>
        <w:rPr>
          <w:b/>
        </w:rPr>
        <w:t>“</w:t>
      </w:r>
    </w:p>
    <w:p w14:paraId="7DE4711B" w14:textId="77777777" w:rsidR="00183ACD" w:rsidRPr="00FF34FF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PROJEKTO AIŠKINAMASIS RAŠTAS</w:t>
      </w:r>
    </w:p>
    <w:p w14:paraId="3FD40767" w14:textId="77777777" w:rsidR="00183ACD" w:rsidRDefault="00183ACD" w:rsidP="00183ACD">
      <w:pPr>
        <w:ind w:firstLine="720"/>
        <w:rPr>
          <w:b/>
        </w:rPr>
      </w:pPr>
    </w:p>
    <w:p w14:paraId="442CD827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</w:rPr>
      </w:pPr>
      <w:r w:rsidRPr="00210437">
        <w:rPr>
          <w:b/>
        </w:rPr>
        <w:t>Sprendimo projekto tikslai ir uždaviniai</w:t>
      </w:r>
    </w:p>
    <w:p w14:paraId="749D7B90" w14:textId="3A2B14E7" w:rsidR="009A2A02" w:rsidRDefault="00C15C6A" w:rsidP="008334EA">
      <w:pPr>
        <w:tabs>
          <w:tab w:val="left" w:pos="993"/>
        </w:tabs>
        <w:spacing w:line="360" w:lineRule="auto"/>
        <w:ind w:firstLine="851"/>
        <w:jc w:val="both"/>
      </w:pPr>
      <w:r w:rsidRPr="00A3449B">
        <w:t xml:space="preserve">Gautas </w:t>
      </w:r>
      <w:r w:rsidR="00C6494C">
        <w:t>Anykščių rajono savivaldybės Liudvikos ir Stanislovo Didžiulių viešosios bibliotekos</w:t>
      </w:r>
      <w:r w:rsidR="00D06E72">
        <w:t xml:space="preserve"> </w:t>
      </w:r>
      <w:r w:rsidR="00351DD1">
        <w:t xml:space="preserve">(toliau – </w:t>
      </w:r>
      <w:r w:rsidR="00C6494C">
        <w:t>Biblioteka</w:t>
      </w:r>
      <w:r w:rsidR="00351DD1">
        <w:t>)</w:t>
      </w:r>
      <w:r w:rsidRPr="005C4769">
        <w:t xml:space="preserve"> </w:t>
      </w:r>
      <w:r>
        <w:t>direktor</w:t>
      </w:r>
      <w:r w:rsidR="00351DD1">
        <w:t>iaus</w:t>
      </w:r>
      <w:r>
        <w:t xml:space="preserve"> </w:t>
      </w:r>
      <w:r w:rsidR="00351DD1">
        <w:t>2024</w:t>
      </w:r>
      <w:r w:rsidRPr="00A3449B">
        <w:t xml:space="preserve"> m. </w:t>
      </w:r>
      <w:r w:rsidR="007470EC">
        <w:t xml:space="preserve">gruodžio </w:t>
      </w:r>
      <w:r w:rsidR="00127D7F">
        <w:t>3</w:t>
      </w:r>
      <w:r w:rsidRPr="0008111C">
        <w:t xml:space="preserve"> d. raštas Nr. S</w:t>
      </w:r>
      <w:r w:rsidR="00C6494C">
        <w:t>D</w:t>
      </w:r>
      <w:r w:rsidRPr="0008111C">
        <w:t>-</w:t>
      </w:r>
      <w:r w:rsidR="00127D7F" w:rsidRPr="00127D7F">
        <w:t>309</w:t>
      </w:r>
      <w:r w:rsidRPr="00127D7F">
        <w:t xml:space="preserve"> „</w:t>
      </w:r>
      <w:r w:rsidR="00D06E72" w:rsidRPr="0008111C">
        <w:t>Dėl Anykščių</w:t>
      </w:r>
      <w:r w:rsidR="00D06E72" w:rsidRPr="009C22E8">
        <w:t xml:space="preserve"> </w:t>
      </w:r>
      <w:r w:rsidR="009A2A02">
        <w:t xml:space="preserve">rajono savivaldybės Liudvikos ir Stanislovo Didžiulių viešosios bibliotekos teikiamų mokamų paslaugų </w:t>
      </w:r>
      <w:r w:rsidR="007470EC">
        <w:t>sąrašo pakeitimo</w:t>
      </w:r>
      <w:r w:rsidRPr="00A3449B">
        <w:t>“, k</w:t>
      </w:r>
      <w:r>
        <w:t>uriame prašoma</w:t>
      </w:r>
      <w:r w:rsidR="007470EC">
        <w:t>, atsižvelgiant į Lietuvos Respublikos kultūros ministro 2024 m. lapkričio 26 d. įsakymą Nr. ĮV-935 „Dėl Lietuvos Respublikos kultūros ministro 2005 m. lapkričio 2 d. įsakymo Nr. ĮV-502 „Dėl valstybės ar savivaldybių įsteigtų bibliotekų teikiamų mokamų paslaugų sąrašo patvirtinimo“ pakeitimo“</w:t>
      </w:r>
      <w:r w:rsidR="00C22846">
        <w:t xml:space="preserve">, kuriuo pakeistas valstybės ar savivaldybių įsteigtų bibliotekos teikiamų mokamų paslaugų sąrašas. </w:t>
      </w:r>
      <w:r w:rsidR="008334EA">
        <w:t xml:space="preserve">Iš </w:t>
      </w:r>
      <w:r w:rsidR="008334EA" w:rsidRPr="008334EA">
        <w:t>paslaugų sąrašo išbraukiama paslauga –</w:t>
      </w:r>
      <w:r w:rsidR="008334EA">
        <w:t xml:space="preserve"> </w:t>
      </w:r>
      <w:r w:rsidR="008334EA" w:rsidRPr="008334EA">
        <w:rPr>
          <w:iCs/>
        </w:rPr>
        <w:t>vartotojo (skaitytojo) pažymėjimo išdavimas</w:t>
      </w:r>
      <w:r w:rsidR="008334EA" w:rsidRPr="008334EA">
        <w:t xml:space="preserve">. Vartotojo </w:t>
      </w:r>
      <w:r w:rsidR="008334EA" w:rsidRPr="008334EA">
        <w:rPr>
          <w:iCs/>
        </w:rPr>
        <w:t xml:space="preserve">(skaitytojo) </w:t>
      </w:r>
      <w:r w:rsidR="008334EA" w:rsidRPr="008334EA">
        <w:t>pažymėjimas turės būti išduodamas nemokamai. Šiuo pokyčiu siekiama užtikrinti gyventojams nemokamą prieigą prie informacijos išteklių ir paslaugų, padidinti viešųjų bibliotekų prieinamumą ir atvirumą.</w:t>
      </w:r>
      <w:r w:rsidR="008334EA">
        <w:t xml:space="preserve"> </w:t>
      </w:r>
    </w:p>
    <w:p w14:paraId="6BAAC36F" w14:textId="2232C51C" w:rsidR="008334EA" w:rsidRDefault="008334EA" w:rsidP="008334EA">
      <w:pPr>
        <w:tabs>
          <w:tab w:val="left" w:pos="993"/>
        </w:tabs>
        <w:spacing w:line="360" w:lineRule="auto"/>
        <w:ind w:firstLine="851"/>
        <w:jc w:val="both"/>
      </w:pPr>
      <w:r>
        <w:t>Tuo vadovaujantis reikalinga koreguoti Anykščių rajono savivaldybės Liudvikos ir Stanislovo Didžiulių viešosios bibliotekos teikiamų paslaugų įkainių sąrašą išbraukiant 1 ir 2 punktus.</w:t>
      </w:r>
    </w:p>
    <w:p w14:paraId="03477103" w14:textId="35D51289" w:rsidR="00183ACD" w:rsidRPr="00210437" w:rsidRDefault="00655F59" w:rsidP="00C15C6A">
      <w:pPr>
        <w:spacing w:line="360" w:lineRule="auto"/>
        <w:ind w:firstLine="851"/>
        <w:jc w:val="both"/>
      </w:pPr>
      <w:r>
        <w:t>Bibliotekos</w:t>
      </w:r>
      <w:r w:rsidR="00C15C6A" w:rsidRPr="00270226">
        <w:t xml:space="preserve"> </w:t>
      </w:r>
      <w:r w:rsidR="00C15C6A" w:rsidRPr="00A3449B">
        <w:t xml:space="preserve">teikiamų paslaugų kainos patvirtintos </w:t>
      </w:r>
      <w:r w:rsidR="00C15C6A" w:rsidRPr="00270226">
        <w:rPr>
          <w:bCs/>
        </w:rPr>
        <w:t xml:space="preserve">Anykščių rajono savivaldybės tarybos </w:t>
      </w:r>
      <w:r w:rsidR="00C15C6A" w:rsidRPr="00270226">
        <w:t>20</w:t>
      </w:r>
      <w:r>
        <w:t>24</w:t>
      </w:r>
      <w:r w:rsidR="00C15C6A" w:rsidRPr="00270226">
        <w:rPr>
          <w:bCs/>
        </w:rPr>
        <w:t xml:space="preserve"> m. </w:t>
      </w:r>
      <w:r>
        <w:t>balandžio 25</w:t>
      </w:r>
      <w:r w:rsidR="00C15C6A" w:rsidRPr="00270226">
        <w:rPr>
          <w:bCs/>
        </w:rPr>
        <w:t xml:space="preserve"> d. sprendimu Nr. 1-TS-</w:t>
      </w:r>
      <w:r w:rsidR="00F04E11">
        <w:t>1</w:t>
      </w:r>
      <w:r>
        <w:t>60</w:t>
      </w:r>
      <w:r w:rsidR="00C15C6A" w:rsidRPr="00270226">
        <w:rPr>
          <w:bCs/>
        </w:rPr>
        <w:t xml:space="preserve"> „</w:t>
      </w:r>
      <w:r w:rsidR="00F04E11" w:rsidRPr="002310AF">
        <w:t xml:space="preserve">Dėl </w:t>
      </w:r>
      <w:r>
        <w:t>Anykščių rajono savivaldybės Liudvikos ir Stanislovo Didžiulių viešosios bibliotekos teikiamų paslaugų įkainių patvirtinimo</w:t>
      </w:r>
      <w:r w:rsidR="00C15C6A">
        <w:t>“</w:t>
      </w:r>
      <w:r w:rsidR="00C15C6A" w:rsidRPr="00C87ED1">
        <w:t>.</w:t>
      </w:r>
      <w:r w:rsidR="00AC28C8" w:rsidRPr="00C87ED1">
        <w:t xml:space="preserve"> </w:t>
      </w:r>
      <w:r w:rsidR="00183ACD" w:rsidRPr="00210437">
        <w:t xml:space="preserve">Atsižvelgiant į </w:t>
      </w:r>
      <w:r>
        <w:t>Bibliotekos raštą,</w:t>
      </w:r>
      <w:r w:rsidR="00183ACD" w:rsidRPr="00210437">
        <w:t xml:space="preserve"> </w:t>
      </w:r>
      <w:r>
        <w:t>Bibliotekos</w:t>
      </w:r>
      <w:r w:rsidR="00183ACD">
        <w:t xml:space="preserve"> teikiamų paslaugų įkainiai</w:t>
      </w:r>
      <w:r w:rsidR="00183ACD" w:rsidRPr="00210437">
        <w:t xml:space="preserve"> koreguot</w:t>
      </w:r>
      <w:r w:rsidR="00183ACD">
        <w:t>i</w:t>
      </w:r>
      <w:r w:rsidR="00183ACD" w:rsidRPr="00210437">
        <w:t xml:space="preserve"> ir teikiam</w:t>
      </w:r>
      <w:r w:rsidR="00183ACD">
        <w:t>i</w:t>
      </w:r>
      <w:r w:rsidR="00183ACD" w:rsidRPr="00210437">
        <w:t xml:space="preserve"> Anykščių rajono savivaldybės tarybos tvirtinimui.</w:t>
      </w:r>
    </w:p>
    <w:p w14:paraId="66C73B6E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000000"/>
          <w:lang w:val="lt-LT"/>
        </w:rPr>
      </w:pPr>
      <w:r w:rsidRPr="00210437">
        <w:rPr>
          <w:b/>
          <w:color w:val="000000"/>
          <w:lang w:val="lt-LT"/>
        </w:rPr>
        <w:t>Siūlomos teisinio reguliavimo nuostatos ir laukiami rezultatai</w:t>
      </w:r>
    </w:p>
    <w:p w14:paraId="043FE5C6" w14:textId="5492888F" w:rsidR="00183ACD" w:rsidRPr="00210437" w:rsidRDefault="00D050E3" w:rsidP="00183ACD">
      <w:pPr>
        <w:pStyle w:val="Antrats"/>
        <w:tabs>
          <w:tab w:val="left" w:pos="1296"/>
        </w:tabs>
        <w:spacing w:line="360" w:lineRule="auto"/>
        <w:ind w:firstLine="851"/>
        <w:jc w:val="both"/>
        <w:rPr>
          <w:color w:val="FF0000"/>
          <w:lang w:eastAsia="ar-SA"/>
        </w:rPr>
      </w:pPr>
      <w:r>
        <w:t>Užtikrinamas Lietuvos Respublikos kultūros ministro įsakymo laikymasis.</w:t>
      </w:r>
    </w:p>
    <w:p w14:paraId="225E9C3F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lang w:val="lt-LT"/>
        </w:rPr>
      </w:pPr>
      <w:r w:rsidRPr="00210437">
        <w:rPr>
          <w:b/>
          <w:lang w:val="lt-LT"/>
        </w:rPr>
        <w:t xml:space="preserve">Lėšų poreikis ir šaltiniai </w:t>
      </w:r>
    </w:p>
    <w:p w14:paraId="229CE306" w14:textId="77777777" w:rsidR="00183ACD" w:rsidRPr="00F104AC" w:rsidRDefault="00C15C6A" w:rsidP="00183ACD">
      <w:pPr>
        <w:pStyle w:val="Antrats"/>
        <w:tabs>
          <w:tab w:val="left" w:pos="1296"/>
        </w:tabs>
        <w:spacing w:line="360" w:lineRule="auto"/>
        <w:ind w:firstLine="851"/>
        <w:jc w:val="both"/>
      </w:pPr>
      <w:r w:rsidRPr="00F104AC">
        <w:t>Nereikia.</w:t>
      </w:r>
    </w:p>
    <w:p w14:paraId="77BE1140" w14:textId="77777777" w:rsidR="00183ACD" w:rsidRPr="00210437" w:rsidRDefault="00183ACD" w:rsidP="00183ACD">
      <w:pPr>
        <w:tabs>
          <w:tab w:val="left" w:pos="709"/>
        </w:tabs>
        <w:spacing w:line="360" w:lineRule="auto"/>
        <w:ind w:firstLine="851"/>
        <w:jc w:val="both"/>
      </w:pPr>
      <w:r w:rsidRPr="002104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1A8CDAB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lang w:eastAsia="ar-SA"/>
        </w:rPr>
        <w:t>Teisinio reguliavimo poveikio vertinimo rezultatai nevertinami.</w:t>
      </w:r>
      <w:r w:rsidRPr="00210437">
        <w:t xml:space="preserve"> </w:t>
      </w:r>
    </w:p>
    <w:p w14:paraId="53E6F80E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>Neigiamų priimto sprendimo pasekmių nenumatoma.</w:t>
      </w:r>
    </w:p>
    <w:p w14:paraId="5EC7103E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15C70E97" w14:textId="67F47FC5" w:rsidR="00183ACD" w:rsidRDefault="006B4767" w:rsidP="00183ACD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lastRenderedPageBreak/>
        <w:t>Pakeisti</w:t>
      </w:r>
      <w:r w:rsidR="00183ACD" w:rsidRPr="00D50560">
        <w:rPr>
          <w:color w:val="000000"/>
        </w:rPr>
        <w:t xml:space="preserve"> </w:t>
      </w:r>
      <w:r w:rsidR="000757E2" w:rsidRPr="00270226">
        <w:rPr>
          <w:bCs/>
        </w:rPr>
        <w:t xml:space="preserve">Anykščių rajono savivaldybės tarybos </w:t>
      </w:r>
      <w:r w:rsidR="000757E2" w:rsidRPr="00270226">
        <w:t>20</w:t>
      </w:r>
      <w:r w:rsidR="000757E2">
        <w:t>24</w:t>
      </w:r>
      <w:r w:rsidR="000757E2" w:rsidRPr="00270226">
        <w:rPr>
          <w:bCs/>
        </w:rPr>
        <w:t xml:space="preserve"> m. </w:t>
      </w:r>
      <w:r w:rsidR="000757E2">
        <w:t>balandžio 25</w:t>
      </w:r>
      <w:r w:rsidR="000757E2" w:rsidRPr="00270226">
        <w:rPr>
          <w:bCs/>
        </w:rPr>
        <w:t xml:space="preserve"> d. sprendim</w:t>
      </w:r>
      <w:r w:rsidR="00C64DFE">
        <w:rPr>
          <w:bCs/>
        </w:rPr>
        <w:t>ą</w:t>
      </w:r>
      <w:r w:rsidR="000757E2" w:rsidRPr="00270226">
        <w:rPr>
          <w:bCs/>
        </w:rPr>
        <w:t xml:space="preserve"> Nr. 1-TS-</w:t>
      </w:r>
      <w:r w:rsidR="000757E2">
        <w:t>160</w:t>
      </w:r>
      <w:r w:rsidR="000757E2" w:rsidRPr="00270226">
        <w:rPr>
          <w:bCs/>
        </w:rPr>
        <w:t xml:space="preserve"> „</w:t>
      </w:r>
      <w:r w:rsidR="000757E2" w:rsidRPr="002310AF">
        <w:t xml:space="preserve">Dėl </w:t>
      </w:r>
      <w:r w:rsidR="000757E2">
        <w:t>Anykščių rajono savivaldybės Liudvikos ir Stanislovo Didžiulių viešosios bibliotekos teikiamų paslaugų įkainių patvirtinimo“</w:t>
      </w:r>
      <w:r>
        <w:rPr>
          <w:color w:val="000000"/>
        </w:rPr>
        <w:t>.</w:t>
      </w:r>
    </w:p>
    <w:p w14:paraId="10877832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6. Sprendimo įgyvendinimo terminai – kas, ką ir kada turėtų atlikti</w:t>
      </w:r>
    </w:p>
    <w:p w14:paraId="381AD8A0" w14:textId="64863DC2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Tarybos sprendimas įsigalioja teisės aktų nustatyta tvarka. Patvirtinus </w:t>
      </w:r>
      <w:r w:rsidR="004044CB">
        <w:t>Bibliotekos</w:t>
      </w:r>
      <w:r>
        <w:t xml:space="preserve"> paslaugų teikimų įkainius, </w:t>
      </w:r>
      <w:r w:rsidR="00C15C6A">
        <w:t>Kultūros</w:t>
      </w:r>
      <w:r w:rsidR="006B7402">
        <w:t xml:space="preserve"> ir</w:t>
      </w:r>
      <w:r w:rsidR="00C15C6A">
        <w:t xml:space="preserve"> turizmo skyriaus specialistas iki 2024 m. </w:t>
      </w:r>
      <w:r w:rsidR="006B7402">
        <w:t xml:space="preserve">gruodžio </w:t>
      </w:r>
      <w:r w:rsidR="00D050E3">
        <w:t>31</w:t>
      </w:r>
      <w:r w:rsidR="00C15C6A">
        <w:t xml:space="preserve"> d. informuoja </w:t>
      </w:r>
      <w:r w:rsidR="006B7402">
        <w:t>Bibliotekos</w:t>
      </w:r>
      <w:r w:rsidR="00C15C6A">
        <w:t xml:space="preserve"> direktorių apie priimtą sprendimą. </w:t>
      </w:r>
      <w:r w:rsidR="00331E53">
        <w:t>Biblioteka</w:t>
      </w:r>
      <w:r>
        <w:t xml:space="preserve"> galės toliau teikti paslaugas.</w:t>
      </w:r>
      <w:r w:rsidR="00C15C6A">
        <w:t xml:space="preserve"> </w:t>
      </w:r>
    </w:p>
    <w:p w14:paraId="78F5506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 </w:t>
      </w:r>
      <w:r w:rsidRPr="00210437">
        <w:rPr>
          <w:b/>
        </w:rPr>
        <w:t>7. Sprendimo projekto rengimo metu gauti specialistų vertinimai ir išvados</w:t>
      </w:r>
    </w:p>
    <w:p w14:paraId="7619ACC5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Negauta. </w:t>
      </w:r>
    </w:p>
    <w:p w14:paraId="5205F46E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8. Kiti reikalingi pagrindimai, skaičiavimai ir paaiškinimai</w:t>
      </w:r>
    </w:p>
    <w:p w14:paraId="497F0B55" w14:textId="77777777" w:rsidR="00183ACD" w:rsidRPr="00F104AC" w:rsidRDefault="008572CF" w:rsidP="00183ACD">
      <w:pPr>
        <w:spacing w:line="360" w:lineRule="auto"/>
        <w:ind w:firstLine="851"/>
        <w:jc w:val="both"/>
      </w:pPr>
      <w:r>
        <w:t>Pridedama palyginamoji lentelė.</w:t>
      </w:r>
    </w:p>
    <w:p w14:paraId="29E2A0E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b/>
        </w:rPr>
        <w:t>9. Sprendimo projekto iniciatoriai ir rengėjai, pranešėjas</w:t>
      </w:r>
      <w:r w:rsidRPr="00210437">
        <w:t xml:space="preserve">             </w:t>
      </w:r>
    </w:p>
    <w:p w14:paraId="7642D23E" w14:textId="36EAD879" w:rsidR="00183ACD" w:rsidRPr="00210437" w:rsidRDefault="00183ACD" w:rsidP="00183ACD">
      <w:pPr>
        <w:pStyle w:val="Betarp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437"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973318">
        <w:rPr>
          <w:rFonts w:ascii="Times New Roman" w:hAnsi="Times New Roman"/>
          <w:sz w:val="24"/>
          <w:szCs w:val="24"/>
        </w:rPr>
        <w:t xml:space="preserve">Anykščių </w:t>
      </w:r>
      <w:r w:rsidR="00337ABA">
        <w:rPr>
          <w:rFonts w:ascii="Times New Roman" w:hAnsi="Times New Roman"/>
          <w:sz w:val="24"/>
          <w:szCs w:val="24"/>
        </w:rPr>
        <w:t>rajono savivaldybės Liudvikos ir Stanislovo Didžiulių viešoji biblioteka</w:t>
      </w:r>
      <w:r w:rsidR="00973318">
        <w:rPr>
          <w:rFonts w:ascii="Times New Roman" w:hAnsi="Times New Roman"/>
          <w:sz w:val="24"/>
          <w:szCs w:val="24"/>
        </w:rPr>
        <w:t>.</w:t>
      </w:r>
    </w:p>
    <w:p w14:paraId="7C88940C" w14:textId="0A0BF195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>Rengėjas – Severina Šeštokaitė, Kultūros</w:t>
      </w:r>
      <w:r w:rsidR="00D76D50">
        <w:t xml:space="preserve"> ir</w:t>
      </w:r>
      <w:r w:rsidRPr="00210437">
        <w:t xml:space="preserve"> turizmo skyriaus vyriausioji specialistė.</w:t>
      </w:r>
    </w:p>
    <w:p w14:paraId="1EA4968F" w14:textId="4C7AB205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 xml:space="preserve">Pranešėjas – </w:t>
      </w:r>
      <w:r w:rsidR="00D76D50">
        <w:t>Inga Eidrigevičienė</w:t>
      </w:r>
      <w:r w:rsidRPr="00210437">
        <w:t>, Kultūros</w:t>
      </w:r>
      <w:r w:rsidR="00D76D50">
        <w:t xml:space="preserve"> ir</w:t>
      </w:r>
      <w:r w:rsidRPr="00210437">
        <w:t xml:space="preserve"> turizmo skyriaus vedėja.</w:t>
      </w:r>
    </w:p>
    <w:p w14:paraId="42053A1C" w14:textId="77777777" w:rsidR="00DF44DA" w:rsidRDefault="004E4842" w:rsidP="004E484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 w:type="page"/>
      </w:r>
    </w:p>
    <w:p w14:paraId="0524E980" w14:textId="3E1C55B2" w:rsidR="00DF44DA" w:rsidRDefault="00DF44DA" w:rsidP="008F35AD">
      <w:pPr>
        <w:overflowPunct w:val="0"/>
        <w:autoSpaceDE w:val="0"/>
        <w:autoSpaceDN w:val="0"/>
        <w:adjustRightInd w:val="0"/>
        <w:jc w:val="right"/>
        <w:rPr>
          <w:b/>
        </w:rPr>
      </w:pPr>
      <w:r>
        <w:rPr>
          <w:b/>
        </w:rPr>
        <w:lastRenderedPageBreak/>
        <w:t>Projekto lygin</w:t>
      </w:r>
      <w:r w:rsidR="00DB48EE">
        <w:rPr>
          <w:b/>
        </w:rPr>
        <w:t>a</w:t>
      </w:r>
      <w:r>
        <w:rPr>
          <w:b/>
        </w:rPr>
        <w:t>masis variantas</w:t>
      </w:r>
    </w:p>
    <w:p w14:paraId="25E882C4" w14:textId="77777777" w:rsidR="001A5492" w:rsidRDefault="001A5492" w:rsidP="001A5492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3B7AB272" wp14:editId="6D1C804D">
            <wp:extent cx="676275" cy="676275"/>
            <wp:effectExtent l="0" t="0" r="0" b="0"/>
            <wp:docPr id="773350139" name="Paveikslėlis 77335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D59F0" w14:textId="77777777" w:rsidR="001A5492" w:rsidRDefault="001A5492" w:rsidP="001A549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3A049FF" w14:textId="77777777" w:rsidR="001A5492" w:rsidRDefault="001A5492" w:rsidP="001A549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57436E23" w14:textId="77777777" w:rsidR="001A5492" w:rsidRPr="00B80F2E" w:rsidRDefault="001A5492" w:rsidP="001A5492">
      <w:pPr>
        <w:overflowPunct w:val="0"/>
        <w:autoSpaceDE w:val="0"/>
        <w:autoSpaceDN w:val="0"/>
        <w:adjustRightInd w:val="0"/>
        <w:jc w:val="center"/>
      </w:pPr>
    </w:p>
    <w:p w14:paraId="50E51EE3" w14:textId="77777777" w:rsidR="001A5492" w:rsidRDefault="001A5492" w:rsidP="001A549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0DED312" w14:textId="77777777" w:rsidR="001A5492" w:rsidRPr="00F970E9" w:rsidRDefault="001A5492" w:rsidP="001A5492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TARYBOS 2024 M</w:t>
      </w:r>
      <w:r w:rsidRPr="00664491">
        <w:rPr>
          <w:b/>
          <w:caps/>
        </w:rPr>
        <w:t>.</w:t>
      </w:r>
      <w:r w:rsidRPr="000F2A35">
        <w:rPr>
          <w:b/>
          <w:caps/>
          <w:color w:val="FF0000"/>
        </w:rPr>
        <w:t xml:space="preserve"> </w:t>
      </w:r>
      <w:r w:rsidRPr="00A71FDA">
        <w:rPr>
          <w:b/>
          <w:caps/>
        </w:rPr>
        <w:t>balandžio 25 D. SPRENDIMO nR. 1-ts-160 „DĖL ANYKŠČIŲ RAJONO SAVIVAL</w:t>
      </w:r>
      <w:r>
        <w:rPr>
          <w:b/>
          <w:caps/>
        </w:rPr>
        <w:t>DYBĖS LIUDVIKOS IR STANISLOVO DIDŽIULIŲ VIEŠOSIOS BIBLIOTEKOS TEIKIAMŲ PASLAUGŲ ĮKAINIŲ PATVIRTINIMO“ PAKEITIMO</w:t>
      </w:r>
    </w:p>
    <w:p w14:paraId="7F53FC87" w14:textId="77777777" w:rsidR="001A5492" w:rsidRPr="00B80F2E" w:rsidRDefault="001A5492" w:rsidP="001A5492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540BC094" w14:textId="2CF445EC" w:rsidR="001A5492" w:rsidRDefault="001A5492" w:rsidP="001A5492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2024 m. gruod</w:t>
        </w:r>
        <w:r w:rsidR="00DD60D3">
          <w:t>žio 20</w:t>
        </w:r>
        <w:r>
          <w:t xml:space="preserve"> d.</w:t>
        </w:r>
      </w:fldSimple>
      <w:r>
        <w:t xml:space="preserve"> Nr. 1-T-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61E7C49B" w14:textId="77777777" w:rsidR="001A5492" w:rsidRDefault="001A5492" w:rsidP="001A549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136E5C28" w14:textId="77777777" w:rsidR="001A5492" w:rsidRDefault="001A5492" w:rsidP="001A549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0BD228F3" w14:textId="38D90C95" w:rsidR="001A5492" w:rsidRDefault="001A5492" w:rsidP="001A5492">
      <w:pPr>
        <w:pStyle w:val="Pagrindinistekstas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dalimi, atsižvelgdama į Lietuvos Respublikos kultūros ministro 2024 m. lapkričio 26 d. įsakymą Nr. ĮV-935 „Dėl Lietuvos Respublikos kultūros ministro 2005 m. lapkričio 2 d. įsakymo Nr. ĮV-502 „Dėl valstybės ar savivaldybių įsteigtų bibliotekų teikiamų mokamų paslaugų sąrašo patvirtinimo“ pakeitimo“, Anykščių rajono savivaldybės Liudvikos ir Stanislovo Didžiulių viešosios bibliotekos 2024 m. </w:t>
      </w:r>
      <w:r w:rsidRPr="00127D7F">
        <w:t xml:space="preserve">gruodžio </w:t>
      </w:r>
      <w:r w:rsidR="00127D7F" w:rsidRPr="00127D7F">
        <w:t>3</w:t>
      </w:r>
      <w:r w:rsidRPr="00127D7F">
        <w:t xml:space="preserve"> d. raštą Nr. SD-</w:t>
      </w:r>
      <w:r w:rsidR="00127D7F" w:rsidRPr="00127D7F">
        <w:t>309</w:t>
      </w:r>
      <w:r w:rsidRPr="00127D7F">
        <w:t xml:space="preserve"> </w:t>
      </w:r>
      <w:r w:rsidRPr="0002204D">
        <w:t xml:space="preserve">„Dėl Anykščių rajono savivaldybės Liudvikos ir Stanislovo Didžiulių viešosios bibliotekos tiekiamų mokamų paslaugų </w:t>
      </w:r>
      <w:r>
        <w:t>sąrašo pakeitimo</w:t>
      </w:r>
      <w:r w:rsidRPr="0002204D">
        <w:t>“,</w:t>
      </w:r>
      <w:r>
        <w:t xml:space="preserve"> Anykščių rajono savivaldybės taryba n u s p r e n d ž i a:</w:t>
      </w:r>
    </w:p>
    <w:p w14:paraId="0F9BFA7C" w14:textId="2B86F409" w:rsidR="001A5492" w:rsidRDefault="001A5492" w:rsidP="00603F01">
      <w:pPr>
        <w:pStyle w:val="Pagrindinistekstas"/>
        <w:numPr>
          <w:ilvl w:val="0"/>
          <w:numId w:val="9"/>
        </w:numPr>
        <w:spacing w:line="360" w:lineRule="auto"/>
        <w:ind w:left="0" w:firstLine="720"/>
      </w:pPr>
      <w:r>
        <w:t>Pakeisti Anykščių rajono savivaldybės Liudvikos ir Stanislovo Didžiulių viešosios bibliotekos teikiamų paslaugų įkainius, patvirtintus Anykščių rajono savivaldybės tarybos 2024 m. balandžio 25 d. sprendimu Nr. 1-TS-160 „Dėl Anykščių rajono savivaldybės Liudvikos ir Stanislovo Didžiulių viešosios bibliotekos teikiamų paslaugų įkainių patvirtinimo“</w:t>
      </w:r>
      <w:r w:rsidR="00092667">
        <w:t xml:space="preserve"> ir p</w:t>
      </w:r>
      <w:r>
        <w:t>ripažinti netekusiais galios 1 ir 2 punktus</w:t>
      </w:r>
      <w:r w:rsidR="00DB68E9"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944"/>
        <w:gridCol w:w="2043"/>
        <w:gridCol w:w="1710"/>
        <w:gridCol w:w="1375"/>
      </w:tblGrid>
      <w:tr w:rsidR="001A5492" w:rsidRPr="001A5492" w14:paraId="3C906657" w14:textId="77777777" w:rsidTr="00B9541F">
        <w:trPr>
          <w:trHeight w:val="614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A5C0" w14:textId="77777777" w:rsidR="001A5492" w:rsidRPr="001A5492" w:rsidRDefault="001A5492" w:rsidP="00576B44">
            <w:pPr>
              <w:spacing w:line="256" w:lineRule="auto"/>
              <w:rPr>
                <w:kern w:val="2"/>
              </w:rPr>
            </w:pPr>
            <w:r w:rsidRPr="001A5492">
              <w:rPr>
                <w:kern w:val="2"/>
              </w:rPr>
              <w:t>Eil.</w:t>
            </w:r>
          </w:p>
          <w:p w14:paraId="56DA78FC" w14:textId="77777777" w:rsidR="001A5492" w:rsidRPr="001A5492" w:rsidRDefault="001A5492" w:rsidP="00576B44">
            <w:pPr>
              <w:jc w:val="center"/>
            </w:pPr>
            <w:r w:rsidRPr="001A5492">
              <w:rPr>
                <w:kern w:val="2"/>
              </w:rPr>
              <w:t>Nr.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4B45" w14:textId="77777777" w:rsidR="001A5492" w:rsidRPr="001A5492" w:rsidRDefault="001A5492" w:rsidP="00576B44">
            <w:pPr>
              <w:jc w:val="center"/>
            </w:pPr>
            <w:r w:rsidRPr="001A5492">
              <w:rPr>
                <w:kern w:val="2"/>
              </w:rPr>
              <w:t>Paslaugos pavadinimas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2E1" w14:textId="77777777" w:rsidR="001A5492" w:rsidRPr="001A5492" w:rsidRDefault="001A5492" w:rsidP="00576B44">
            <w:pPr>
              <w:spacing w:line="256" w:lineRule="auto"/>
              <w:jc w:val="center"/>
              <w:rPr>
                <w:kern w:val="2"/>
              </w:rPr>
            </w:pPr>
            <w:r w:rsidRPr="001A5492">
              <w:rPr>
                <w:kern w:val="2"/>
              </w:rPr>
              <w:t>Mato vnt.</w:t>
            </w:r>
          </w:p>
          <w:p w14:paraId="7AF656AD" w14:textId="77777777" w:rsidR="001A5492" w:rsidRPr="001A5492" w:rsidRDefault="001A5492" w:rsidP="00576B44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19BE" w14:textId="77777777" w:rsidR="001A5492" w:rsidRPr="001A5492" w:rsidRDefault="001A5492" w:rsidP="00576B44">
            <w:pPr>
              <w:spacing w:line="256" w:lineRule="auto"/>
              <w:jc w:val="center"/>
            </w:pPr>
            <w:r w:rsidRPr="001A5492">
              <w:rPr>
                <w:kern w:val="2"/>
              </w:rPr>
              <w:t>Įkainiai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6145" w14:textId="77777777" w:rsidR="001A5492" w:rsidRPr="001A5492" w:rsidRDefault="001A5492" w:rsidP="00576B44">
            <w:pPr>
              <w:jc w:val="center"/>
            </w:pPr>
            <w:r w:rsidRPr="001A5492">
              <w:rPr>
                <w:kern w:val="2"/>
              </w:rPr>
              <w:t>Kaina su Anykštėno kortele</w:t>
            </w:r>
          </w:p>
        </w:tc>
      </w:tr>
      <w:tr w:rsidR="001A5492" w:rsidRPr="001A5492" w14:paraId="5992744E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DC05" w14:textId="77777777" w:rsidR="001A5492" w:rsidRPr="001A5492" w:rsidRDefault="001A5492" w:rsidP="00576B44">
            <w:pPr>
              <w:jc w:val="center"/>
              <w:rPr>
                <w:strike/>
              </w:rPr>
            </w:pPr>
            <w:r w:rsidRPr="001A5492">
              <w:rPr>
                <w:strike/>
              </w:rPr>
              <w:t>1.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5914" w14:textId="77777777" w:rsidR="001A5492" w:rsidRPr="001A5492" w:rsidRDefault="001A5492" w:rsidP="00576B44">
            <w:pPr>
              <w:rPr>
                <w:strike/>
              </w:rPr>
            </w:pPr>
            <w:r w:rsidRPr="001A5492">
              <w:rPr>
                <w:strike/>
              </w:rPr>
              <w:t>Skaitytojo pažymėjimo išdavimas*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FCA8" w14:textId="77777777" w:rsidR="001A5492" w:rsidRPr="001A5492" w:rsidRDefault="001A5492" w:rsidP="00576B44">
            <w:pPr>
              <w:jc w:val="center"/>
              <w:rPr>
                <w:strike/>
              </w:rPr>
            </w:pPr>
            <w:r w:rsidRPr="001A5492">
              <w:rPr>
                <w:strike/>
              </w:rPr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68D7" w14:textId="77777777" w:rsidR="001A5492" w:rsidRPr="001A5492" w:rsidRDefault="001A5492" w:rsidP="00576B44">
            <w:pPr>
              <w:jc w:val="center"/>
              <w:rPr>
                <w:strike/>
              </w:rPr>
            </w:pPr>
            <w:r w:rsidRPr="001A5492">
              <w:rPr>
                <w:strike/>
              </w:rPr>
              <w:t>2,00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F3D" w14:textId="77777777" w:rsidR="001A5492" w:rsidRPr="001A5492" w:rsidRDefault="001A5492" w:rsidP="00576B44">
            <w:pPr>
              <w:jc w:val="center"/>
              <w:rPr>
                <w:strike/>
              </w:rPr>
            </w:pPr>
          </w:p>
        </w:tc>
      </w:tr>
      <w:tr w:rsidR="001A5492" w:rsidRPr="001A5492" w14:paraId="3900D93D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A732" w14:textId="77777777" w:rsidR="001A5492" w:rsidRPr="001A5492" w:rsidRDefault="001A5492" w:rsidP="00576B44">
            <w:pPr>
              <w:jc w:val="center"/>
              <w:rPr>
                <w:strike/>
              </w:rPr>
            </w:pPr>
            <w:r w:rsidRPr="001A5492">
              <w:rPr>
                <w:strike/>
              </w:rPr>
              <w:t>2.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60A" w14:textId="77777777" w:rsidR="001A5492" w:rsidRPr="001A5492" w:rsidRDefault="001A5492" w:rsidP="00576B44">
            <w:pPr>
              <w:rPr>
                <w:strike/>
              </w:rPr>
            </w:pPr>
            <w:r w:rsidRPr="001A5492">
              <w:rPr>
                <w:strike/>
              </w:rPr>
              <w:t>Skaitytojo pažymėjimo dublikato išdavimas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2E2F" w14:textId="77777777" w:rsidR="001A5492" w:rsidRPr="001A5492" w:rsidRDefault="001A5492" w:rsidP="00576B44">
            <w:pPr>
              <w:jc w:val="center"/>
              <w:rPr>
                <w:strike/>
              </w:rPr>
            </w:pPr>
            <w:r w:rsidRPr="001A5492">
              <w:rPr>
                <w:strike/>
              </w:rPr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5E3" w14:textId="77777777" w:rsidR="001A5492" w:rsidRPr="001A5492" w:rsidRDefault="001A5492" w:rsidP="00576B44">
            <w:pPr>
              <w:jc w:val="center"/>
              <w:rPr>
                <w:strike/>
              </w:rPr>
            </w:pPr>
            <w:r w:rsidRPr="001A5492">
              <w:rPr>
                <w:strike/>
              </w:rPr>
              <w:t>2,00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61F" w14:textId="77777777" w:rsidR="001A5492" w:rsidRPr="001A5492" w:rsidRDefault="001A5492" w:rsidP="00576B44">
            <w:pPr>
              <w:jc w:val="center"/>
              <w:rPr>
                <w:strike/>
              </w:rPr>
            </w:pPr>
          </w:p>
        </w:tc>
      </w:tr>
      <w:tr w:rsidR="00A6181A" w:rsidRPr="001A5492" w14:paraId="1C7475CB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D86" w14:textId="4DB75A8C" w:rsidR="00A6181A" w:rsidRPr="001A5492" w:rsidRDefault="00A6181A" w:rsidP="00A6181A">
            <w:pPr>
              <w:jc w:val="center"/>
              <w:rPr>
                <w:strike/>
              </w:rPr>
            </w:pPr>
            <w:r>
              <w:t>3.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1102" w14:textId="417F4D53" w:rsidR="00A6181A" w:rsidRPr="001A5492" w:rsidRDefault="00A6181A" w:rsidP="00A6181A">
            <w:pPr>
              <w:rPr>
                <w:strike/>
              </w:rPr>
            </w:pPr>
            <w:r w:rsidRPr="00F6291D">
              <w:t>Dokumentų kopijavimas nespalvotai (A4 formato 80-90 g popierius, 1 lapo pusė)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3D76" w14:textId="4BC64431" w:rsidR="00A6181A" w:rsidRPr="001A5492" w:rsidRDefault="00A6181A" w:rsidP="00A6181A">
            <w:pPr>
              <w:jc w:val="center"/>
              <w:rPr>
                <w:strike/>
              </w:rPr>
            </w:pPr>
            <w:r w:rsidRPr="00F6291D"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D080" w14:textId="1032D9E1" w:rsidR="00A6181A" w:rsidRPr="001A5492" w:rsidRDefault="00A6181A" w:rsidP="00A6181A">
            <w:pPr>
              <w:jc w:val="center"/>
              <w:rPr>
                <w:strike/>
              </w:rPr>
            </w:pPr>
            <w:r w:rsidRPr="00F6291D">
              <w:t>0,10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A96B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5C39A52C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D04" w14:textId="03B059F2" w:rsidR="00A6181A" w:rsidRDefault="00A6181A" w:rsidP="00A6181A">
            <w:pPr>
              <w:jc w:val="center"/>
            </w:pPr>
            <w:r>
              <w:t>4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92EE" w14:textId="69FE88D4" w:rsidR="00A6181A" w:rsidRPr="00F6291D" w:rsidRDefault="00A6181A" w:rsidP="00A6181A">
            <w:r w:rsidRPr="00F6291D">
              <w:t>Dokumentų kopijavimas nespalvotai (A4 formato 80-90 g popierius, 2 lapo pusės)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A24E" w14:textId="64D40D39" w:rsidR="00A6181A" w:rsidRPr="00F6291D" w:rsidRDefault="00A6181A" w:rsidP="00A6181A">
            <w:pPr>
              <w:jc w:val="center"/>
            </w:pPr>
            <w:r w:rsidRPr="00F6291D"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F43" w14:textId="360C263D" w:rsidR="00A6181A" w:rsidRPr="00F6291D" w:rsidRDefault="00A6181A" w:rsidP="00A6181A">
            <w:pPr>
              <w:jc w:val="center"/>
            </w:pPr>
            <w:r w:rsidRPr="00F6291D">
              <w:t>0,15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0E1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5B519563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BCD5" w14:textId="3EC029BE" w:rsidR="00A6181A" w:rsidRDefault="00A6181A" w:rsidP="00A6181A">
            <w:pPr>
              <w:jc w:val="center"/>
            </w:pPr>
            <w:r>
              <w:t>5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8F9" w14:textId="2B6B27AE" w:rsidR="00A6181A" w:rsidRPr="00F6291D" w:rsidRDefault="00A6181A" w:rsidP="00A6181A">
            <w:r w:rsidRPr="00F6291D">
              <w:t>Dokumentų kopijavimas spalvotai (A4 formato 80-90 g popierius, 1 lapo pusė)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A04" w14:textId="48DDFFA0" w:rsidR="00A6181A" w:rsidRPr="00F6291D" w:rsidRDefault="00A6181A" w:rsidP="00A6181A">
            <w:pPr>
              <w:jc w:val="center"/>
            </w:pPr>
            <w:r w:rsidRPr="00F6291D"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892F" w14:textId="07A4668F" w:rsidR="00A6181A" w:rsidRPr="00F6291D" w:rsidRDefault="00A6181A" w:rsidP="00A6181A">
            <w:pPr>
              <w:jc w:val="center"/>
            </w:pPr>
            <w:r w:rsidRPr="00F6291D">
              <w:t>0,60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1F8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3584DB17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C0C0" w14:textId="543479F5" w:rsidR="00A6181A" w:rsidRDefault="00A6181A" w:rsidP="00A6181A">
            <w:pPr>
              <w:jc w:val="center"/>
            </w:pPr>
            <w:r>
              <w:lastRenderedPageBreak/>
              <w:t>6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3C7" w14:textId="5C916FF6" w:rsidR="00A6181A" w:rsidRPr="00F6291D" w:rsidRDefault="00A6181A" w:rsidP="00A6181A">
            <w:r w:rsidRPr="00F6291D">
              <w:t>Dokumentų kopijavimas nespalvotai (A3 formato 80-90 g popierius, 1 lapo pusė)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5710" w14:textId="5281228F" w:rsidR="00A6181A" w:rsidRPr="00F6291D" w:rsidRDefault="00A6181A" w:rsidP="00A6181A">
            <w:pPr>
              <w:jc w:val="center"/>
            </w:pPr>
            <w:r w:rsidRPr="00F6291D"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DEB3" w14:textId="3F179AE5" w:rsidR="00A6181A" w:rsidRPr="00F6291D" w:rsidRDefault="00A6181A" w:rsidP="00A6181A">
            <w:pPr>
              <w:jc w:val="center"/>
            </w:pPr>
            <w:r w:rsidRPr="00F6291D">
              <w:t>0,30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435C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7F9E68BD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E6C3" w14:textId="7BB16322" w:rsidR="00A6181A" w:rsidRDefault="00A6181A" w:rsidP="00A6181A">
            <w:pPr>
              <w:jc w:val="center"/>
            </w:pPr>
            <w:r>
              <w:t>7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40E" w14:textId="5B7E4B45" w:rsidR="00A6181A" w:rsidRPr="00F6291D" w:rsidRDefault="00A6181A" w:rsidP="00A6181A">
            <w:r w:rsidRPr="00F6291D">
              <w:t>Dokumentų kopijavimas spalvotai (A3 formato 80-90 g popierius, 1 lapo pusė)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5F11" w14:textId="171A7A19" w:rsidR="00A6181A" w:rsidRPr="00F6291D" w:rsidRDefault="00A6181A" w:rsidP="00A6181A">
            <w:pPr>
              <w:jc w:val="center"/>
            </w:pPr>
            <w:r w:rsidRPr="00F6291D"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892" w14:textId="6DCAD75D" w:rsidR="00A6181A" w:rsidRPr="00F6291D" w:rsidRDefault="00A6181A" w:rsidP="00A6181A">
            <w:pPr>
              <w:jc w:val="center"/>
            </w:pPr>
            <w:r w:rsidRPr="00F6291D">
              <w:t>1,20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821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02E49A06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859" w14:textId="120A07AE" w:rsidR="00A6181A" w:rsidRDefault="00A6181A" w:rsidP="00A6181A">
            <w:pPr>
              <w:jc w:val="center"/>
            </w:pPr>
            <w:r>
              <w:t>8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3CBD" w14:textId="6451E555" w:rsidR="00A6181A" w:rsidRPr="00F6291D" w:rsidRDefault="00A6181A" w:rsidP="00A6181A">
            <w:r w:rsidRPr="00F6291D">
              <w:t xml:space="preserve">Dokumentų skenavimas į PDF arba JPG formatą (į kliento laikmeną arba siuntimas el. paštu A4 formato, 1 lapo pusė)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9C5" w14:textId="34D7EB3C" w:rsidR="00A6181A" w:rsidRPr="00F6291D" w:rsidRDefault="00A6181A" w:rsidP="00A6181A">
            <w:pPr>
              <w:jc w:val="center"/>
            </w:pPr>
            <w:r w:rsidRPr="00F6291D">
              <w:t>1 lapas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ED3" w14:textId="5A683237" w:rsidR="00A6181A" w:rsidRPr="00F6291D" w:rsidRDefault="00A6181A" w:rsidP="00A6181A">
            <w:pPr>
              <w:jc w:val="center"/>
            </w:pPr>
            <w:r w:rsidRPr="00F6291D">
              <w:t>0,10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B0B3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5EB5D2ED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50E" w14:textId="05692A91" w:rsidR="00A6181A" w:rsidRDefault="00A6181A" w:rsidP="00A6181A">
            <w:pPr>
              <w:jc w:val="center"/>
            </w:pPr>
            <w:r>
              <w:t>9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1B78" w14:textId="7441E6FB" w:rsidR="00A6181A" w:rsidRPr="00F6291D" w:rsidRDefault="00A6181A" w:rsidP="00A6181A">
            <w:r w:rsidRPr="00F6291D">
              <w:t xml:space="preserve">Dokumentų skenavimas į PDF arba JPG formatą (į kliento laikmeną arba siuntimas el. paštu A3 formato, 1 lapo pusė)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729B" w14:textId="1F472060" w:rsidR="00A6181A" w:rsidRPr="00F6291D" w:rsidRDefault="00A6181A" w:rsidP="00A6181A">
            <w:pPr>
              <w:jc w:val="center"/>
            </w:pPr>
            <w:r w:rsidRPr="00F6291D">
              <w:t>1 lapas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DFF" w14:textId="06B1C80A" w:rsidR="00A6181A" w:rsidRPr="00F6291D" w:rsidRDefault="00A6181A" w:rsidP="00A6181A">
            <w:pPr>
              <w:jc w:val="center"/>
            </w:pPr>
            <w:r w:rsidRPr="00F6291D">
              <w:t>0,20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9BC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67801908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BB1" w14:textId="6FF1918D" w:rsidR="00A6181A" w:rsidRDefault="00B9541F" w:rsidP="00A6181A">
            <w:pPr>
              <w:jc w:val="center"/>
            </w:pPr>
            <w:r>
              <w:t>10</w:t>
            </w:r>
            <w:r w:rsidR="00A6181A"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FB0B" w14:textId="6264D1D1" w:rsidR="00A6181A" w:rsidRPr="00F6291D" w:rsidRDefault="00A6181A" w:rsidP="00D476B9">
            <w:pPr>
              <w:pStyle w:val="prastasiniatinklio"/>
              <w:shd w:val="clear" w:color="auto" w:fill="FFFFFF"/>
              <w:spacing w:before="0" w:beforeAutospacing="0"/>
            </w:pPr>
            <w:r w:rsidRPr="00F6291D">
              <w:rPr>
                <w:rStyle w:val="Grietas"/>
                <w:b w:val="0"/>
              </w:rPr>
              <w:t>Dokumento kopijos atsiuntimas iš Lietuvos ar užsienio bibliotekų</w:t>
            </w:r>
          </w:p>
          <w:p w14:paraId="0DDE2A03" w14:textId="77777777" w:rsidR="00A6181A" w:rsidRPr="00F6291D" w:rsidRDefault="00A6181A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E39" w14:textId="2545B715" w:rsidR="00A6181A" w:rsidRPr="00F6291D" w:rsidRDefault="00A6181A" w:rsidP="00A6181A">
            <w:pPr>
              <w:jc w:val="center"/>
            </w:pPr>
            <w:r w:rsidRPr="00F6291D">
              <w:t>1 dokumentas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EF9" w14:textId="7E8D6230" w:rsidR="00A6181A" w:rsidRPr="00F6291D" w:rsidRDefault="00A6181A" w:rsidP="00A6181A">
            <w:pPr>
              <w:jc w:val="center"/>
            </w:pPr>
            <w:r w:rsidRPr="00F6291D">
              <w:t>Dokumentų kopijų kaina paskaičiuojama pagal siunčiančios bibliotekos įkainius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E1F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67899949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FAAA" w14:textId="63D402B1" w:rsidR="00A6181A" w:rsidRDefault="00B9541F" w:rsidP="00A6181A">
            <w:pPr>
              <w:jc w:val="center"/>
            </w:pPr>
            <w:r>
              <w:t>11</w:t>
            </w:r>
            <w:r w:rsidR="00A6181A"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EBFA" w14:textId="044B8BFE" w:rsidR="00A6181A" w:rsidRPr="00F6291D" w:rsidRDefault="00A6181A" w:rsidP="00A6181A">
            <w:pPr>
              <w:pStyle w:val="prastasiniatinklio"/>
              <w:shd w:val="clear" w:color="auto" w:fill="FFFFFF"/>
              <w:spacing w:before="0" w:beforeAutospacing="0"/>
              <w:rPr>
                <w:rStyle w:val="Grietas"/>
                <w:b w:val="0"/>
              </w:rPr>
            </w:pPr>
            <w:r w:rsidRPr="002637B4">
              <w:t xml:space="preserve">Bibliografinių sąrašų ir rodyklių pagal individualią užklausą sudarymas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B3B6" w14:textId="614640CD" w:rsidR="00A6181A" w:rsidRPr="00F6291D" w:rsidRDefault="00A6181A" w:rsidP="00A6181A">
            <w:pPr>
              <w:jc w:val="center"/>
            </w:pPr>
            <w:r w:rsidRPr="002637B4">
              <w:t>1 įrašas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817" w14:textId="5F30D4C8" w:rsidR="00A6181A" w:rsidRPr="00F6291D" w:rsidRDefault="00A6181A" w:rsidP="00A6181A">
            <w:pPr>
              <w:jc w:val="center"/>
            </w:pPr>
            <w:r w:rsidRPr="002637B4">
              <w:t>0,10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BF6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757963A1" w14:textId="77777777" w:rsidTr="00561A01">
        <w:trPr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DF790" w14:textId="37729306" w:rsidR="00B9541F" w:rsidRDefault="00B9541F" w:rsidP="00A6181A">
            <w:pPr>
              <w:jc w:val="center"/>
            </w:pPr>
            <w:r>
              <w:t>12</w:t>
            </w:r>
            <w:r w:rsidRPr="00F6291D">
              <w:t>.</w:t>
            </w:r>
          </w:p>
        </w:tc>
        <w:tc>
          <w:tcPr>
            <w:tcW w:w="20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056BE" w14:textId="77777777" w:rsidR="00B9541F" w:rsidRPr="002637B4" w:rsidRDefault="00B9541F" w:rsidP="00A6181A">
            <w:r w:rsidRPr="002637B4">
              <w:t>Dokumentų įrišimas perforavimo būdu iki A4 formato:</w:t>
            </w:r>
          </w:p>
          <w:p w14:paraId="6C1F172B" w14:textId="77777777" w:rsidR="00B9541F" w:rsidRPr="002637B4" w:rsidRDefault="00B9541F" w:rsidP="00A6181A">
            <w:pPr>
              <w:pStyle w:val="prastasiniatinklio"/>
              <w:shd w:val="clear" w:color="auto" w:fill="FFFFFF"/>
              <w:spacing w:before="0" w:beforeAutospacing="0"/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DE0" w14:textId="3DFC89E5" w:rsidR="00B9541F" w:rsidRPr="002637B4" w:rsidRDefault="00B9541F" w:rsidP="00A6181A">
            <w:pPr>
              <w:jc w:val="center"/>
            </w:pPr>
            <w:r w:rsidRPr="002637B4">
              <w:t>nuo 1 lapo iki 25 lapų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61E3" w14:textId="1C42EBFD" w:rsidR="00B9541F" w:rsidRPr="002637B4" w:rsidRDefault="00B9541F" w:rsidP="00A6181A">
            <w:pPr>
              <w:jc w:val="center"/>
            </w:pPr>
            <w:r w:rsidRPr="002637B4">
              <w:t>1,00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1083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2AB54A43" w14:textId="77777777" w:rsidTr="00561A01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74478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A881F" w14:textId="77777777" w:rsidR="00B9541F" w:rsidRPr="002637B4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B3A" w14:textId="07EEB64C" w:rsidR="00B9541F" w:rsidRPr="002637B4" w:rsidRDefault="00B9541F" w:rsidP="00A6181A">
            <w:pPr>
              <w:jc w:val="center"/>
            </w:pPr>
            <w:r w:rsidRPr="002637B4">
              <w:t>nuo 26 lapų iki 50 lapų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B00" w14:textId="6BD43FCC" w:rsidR="00B9541F" w:rsidRPr="002637B4" w:rsidRDefault="00B9541F" w:rsidP="00A6181A">
            <w:pPr>
              <w:jc w:val="center"/>
            </w:pPr>
            <w:r w:rsidRPr="002637B4">
              <w:t>1,50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246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0122C250" w14:textId="77777777" w:rsidTr="00561A01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444DB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22D1E" w14:textId="77777777" w:rsidR="00B9541F" w:rsidRPr="002637B4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D483" w14:textId="2D853AA6" w:rsidR="00B9541F" w:rsidRPr="002637B4" w:rsidRDefault="00B9541F" w:rsidP="00A6181A">
            <w:pPr>
              <w:jc w:val="center"/>
            </w:pPr>
            <w:r w:rsidRPr="002637B4">
              <w:t>nuo 51 lapo iki 75 lapų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C600" w14:textId="77777777" w:rsidR="00B9541F" w:rsidRPr="002637B4" w:rsidRDefault="00B9541F" w:rsidP="00A6181A">
            <w:pPr>
              <w:jc w:val="center"/>
            </w:pPr>
            <w:r w:rsidRPr="002637B4">
              <w:t>2,00 EUR</w:t>
            </w:r>
          </w:p>
          <w:p w14:paraId="258A4C54" w14:textId="77777777" w:rsidR="00B9541F" w:rsidRPr="002637B4" w:rsidRDefault="00B9541F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8D6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185C2512" w14:textId="77777777" w:rsidTr="00561A01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54C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426" w14:textId="77777777" w:rsidR="00B9541F" w:rsidRPr="002637B4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0D8" w14:textId="2206DD50" w:rsidR="00B9541F" w:rsidRPr="002637B4" w:rsidRDefault="00B9541F" w:rsidP="00A6181A">
            <w:pPr>
              <w:jc w:val="center"/>
            </w:pPr>
            <w:r w:rsidRPr="002637B4">
              <w:t>nuo 76 lapų iki 100 lapų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2C8B" w14:textId="7C64FB42" w:rsidR="00B9541F" w:rsidRPr="002637B4" w:rsidRDefault="00B9541F" w:rsidP="00A6181A">
            <w:pPr>
              <w:jc w:val="center"/>
            </w:pPr>
            <w:r w:rsidRPr="002637B4">
              <w:t>2,50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B4AD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22BD1CE3" w14:textId="77777777" w:rsidTr="00912FE8">
        <w:trPr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A1A6" w14:textId="433AAC74" w:rsidR="00B9541F" w:rsidRDefault="00B9541F" w:rsidP="00A6181A">
            <w:pPr>
              <w:jc w:val="center"/>
            </w:pPr>
            <w:r>
              <w:t>13</w:t>
            </w:r>
            <w:r w:rsidRPr="00F6291D">
              <w:t>.</w:t>
            </w:r>
          </w:p>
        </w:tc>
        <w:tc>
          <w:tcPr>
            <w:tcW w:w="20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907DE" w14:textId="3579E3B2" w:rsidR="00B9541F" w:rsidRPr="002637B4" w:rsidRDefault="00B9541F" w:rsidP="00A6181A">
            <w:r w:rsidRPr="002637B4">
              <w:t>Dokumentų laminavimas, celofanavimas: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2E8" w14:textId="77777777" w:rsidR="00B9541F" w:rsidRPr="002637B4" w:rsidRDefault="00B9541F" w:rsidP="00A6181A">
            <w:pPr>
              <w:jc w:val="center"/>
            </w:pPr>
            <w:r w:rsidRPr="002637B4">
              <w:t>1 vnt.</w:t>
            </w:r>
          </w:p>
          <w:p w14:paraId="7E7F89B7" w14:textId="28AD9D73" w:rsidR="00B9541F" w:rsidRPr="002637B4" w:rsidRDefault="00B9541F" w:rsidP="00A6181A">
            <w:pPr>
              <w:jc w:val="center"/>
            </w:pPr>
            <w:r w:rsidRPr="002637B4">
              <w:t xml:space="preserve"> A3 formatas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FCFA" w14:textId="77777777" w:rsidR="00B9541F" w:rsidRPr="002637B4" w:rsidRDefault="00B9541F" w:rsidP="00A6181A">
            <w:pPr>
              <w:jc w:val="center"/>
            </w:pPr>
            <w:r w:rsidRPr="002637B4">
              <w:t>3,10 EUR</w:t>
            </w:r>
          </w:p>
          <w:p w14:paraId="7DD328EA" w14:textId="77777777" w:rsidR="00B9541F" w:rsidRPr="002637B4" w:rsidRDefault="00B9541F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787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7E0995DD" w14:textId="77777777" w:rsidTr="00912FE8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EAA29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2C1EE" w14:textId="77777777" w:rsidR="00B9541F" w:rsidRPr="002637B4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209" w14:textId="77777777" w:rsidR="00B9541F" w:rsidRPr="00F6291D" w:rsidRDefault="00B9541F" w:rsidP="00A6181A">
            <w:pPr>
              <w:jc w:val="center"/>
            </w:pPr>
            <w:r w:rsidRPr="00F6291D">
              <w:t>1 vnt.</w:t>
            </w:r>
          </w:p>
          <w:p w14:paraId="3266BBE7" w14:textId="073D2BC3" w:rsidR="00B9541F" w:rsidRPr="002637B4" w:rsidRDefault="00B9541F" w:rsidP="00A6181A">
            <w:pPr>
              <w:jc w:val="center"/>
            </w:pPr>
            <w:r w:rsidRPr="00F6291D">
              <w:t>A4 formatas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F2C" w14:textId="77777777" w:rsidR="00B9541F" w:rsidRPr="00F6291D" w:rsidRDefault="00B9541F" w:rsidP="00A6181A">
            <w:pPr>
              <w:jc w:val="center"/>
            </w:pPr>
            <w:r w:rsidRPr="00F6291D">
              <w:t>2,</w:t>
            </w:r>
            <w:r>
              <w:t>4</w:t>
            </w:r>
            <w:r w:rsidRPr="00F6291D">
              <w:t>0 EUR</w:t>
            </w:r>
          </w:p>
          <w:p w14:paraId="2A434AE3" w14:textId="77777777" w:rsidR="00B9541F" w:rsidRPr="002637B4" w:rsidRDefault="00B9541F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A241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5FA6A937" w14:textId="77777777" w:rsidTr="00912FE8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66797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0D6D1" w14:textId="77777777" w:rsidR="00B9541F" w:rsidRPr="002637B4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99F8" w14:textId="77777777" w:rsidR="00B9541F" w:rsidRPr="00F6291D" w:rsidRDefault="00B9541F" w:rsidP="00A6181A">
            <w:pPr>
              <w:jc w:val="center"/>
            </w:pPr>
            <w:r w:rsidRPr="00F6291D">
              <w:t>1 vnt.</w:t>
            </w:r>
          </w:p>
          <w:p w14:paraId="24BE1902" w14:textId="533D83A7" w:rsidR="00B9541F" w:rsidRPr="00F6291D" w:rsidRDefault="00B9541F" w:rsidP="00A6181A">
            <w:pPr>
              <w:jc w:val="center"/>
            </w:pPr>
            <w:r w:rsidRPr="00F6291D">
              <w:t>A5 formatas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3460" w14:textId="79F07F39" w:rsidR="00B9541F" w:rsidRPr="00F6291D" w:rsidRDefault="00B9541F" w:rsidP="00A6181A">
            <w:pPr>
              <w:jc w:val="center"/>
            </w:pPr>
            <w:r>
              <w:t>1,7</w:t>
            </w:r>
            <w:r w:rsidRPr="00F6291D">
              <w:t>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07C3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1B28BFDA" w14:textId="77777777" w:rsidTr="00912FE8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86AF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B45" w14:textId="77777777" w:rsidR="00B9541F" w:rsidRPr="002637B4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7B4" w14:textId="77777777" w:rsidR="00B9541F" w:rsidRPr="00F6291D" w:rsidRDefault="00B9541F" w:rsidP="00A6181A">
            <w:pPr>
              <w:jc w:val="center"/>
            </w:pPr>
            <w:r w:rsidRPr="00F6291D">
              <w:t>1 vnt.</w:t>
            </w:r>
          </w:p>
          <w:p w14:paraId="7DD81BC8" w14:textId="22E3CF23" w:rsidR="00B9541F" w:rsidRPr="00F6291D" w:rsidRDefault="00B9541F" w:rsidP="00A6181A">
            <w:pPr>
              <w:jc w:val="center"/>
            </w:pPr>
            <w:r w:rsidRPr="00F6291D">
              <w:t>A6 formatas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010" w14:textId="188E34C7" w:rsidR="00B9541F" w:rsidRDefault="00B9541F" w:rsidP="00A6181A">
            <w:pPr>
              <w:jc w:val="center"/>
            </w:pPr>
            <w:r w:rsidRPr="00F6291D">
              <w:t>1,00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21E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A6181A" w:rsidRPr="001A5492" w14:paraId="0AEEE8C9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7A07" w14:textId="616159D1" w:rsidR="00A6181A" w:rsidRDefault="00A6181A" w:rsidP="00A6181A">
            <w:pPr>
              <w:jc w:val="center"/>
            </w:pPr>
            <w:r>
              <w:t>1</w:t>
            </w:r>
            <w:r w:rsidR="00B9541F">
              <w:t>4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353" w14:textId="64740345" w:rsidR="00A6181A" w:rsidRPr="002637B4" w:rsidRDefault="00A6181A" w:rsidP="00A6181A">
            <w:r w:rsidRPr="00F6291D">
              <w:t>Teksto spausdinimas (surinkimas kompiuteriu Time New Roman 12 šriftu)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8677" w14:textId="51AE6A5F" w:rsidR="00A6181A" w:rsidRPr="00F6291D" w:rsidRDefault="00A6181A" w:rsidP="00A6181A">
            <w:pPr>
              <w:jc w:val="center"/>
            </w:pPr>
            <w:r w:rsidRPr="00F6291D">
              <w:t>1 puslapis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6FBB" w14:textId="2B33A577" w:rsidR="00A6181A" w:rsidRPr="00F6291D" w:rsidRDefault="00A6181A" w:rsidP="00A6181A">
            <w:pPr>
              <w:jc w:val="center"/>
            </w:pPr>
            <w:r w:rsidRPr="00F6291D">
              <w:t>0,60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0D03" w14:textId="77777777" w:rsidR="00A6181A" w:rsidRPr="001A5492" w:rsidRDefault="00A6181A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1EC33CE2" w14:textId="77777777" w:rsidTr="00616FF1">
        <w:trPr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36CCA" w14:textId="4792C4A5" w:rsidR="00B9541F" w:rsidRPr="00F6291D" w:rsidRDefault="00B9541F" w:rsidP="00A6181A">
            <w:pPr>
              <w:jc w:val="center"/>
            </w:pPr>
            <w:r>
              <w:t>15</w:t>
            </w:r>
            <w:r w:rsidRPr="00F6291D">
              <w:t>.</w:t>
            </w:r>
          </w:p>
          <w:p w14:paraId="51976410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14E2E" w14:textId="77777777" w:rsidR="00B9541F" w:rsidRPr="00F6291D" w:rsidRDefault="00B9541F" w:rsidP="00A6181A">
            <w:r w:rsidRPr="00F6291D">
              <w:t xml:space="preserve">Istorijų dvarelio ekspozicijos </w:t>
            </w:r>
          </w:p>
          <w:p w14:paraId="16D141E2" w14:textId="77777777" w:rsidR="00B9541F" w:rsidRPr="00F6291D" w:rsidRDefault="00B9541F" w:rsidP="00A6181A">
            <w:r w:rsidRPr="00F6291D">
              <w:t>lankymas:</w:t>
            </w:r>
          </w:p>
          <w:p w14:paraId="37E6A855" w14:textId="74D948A6" w:rsidR="00B9541F" w:rsidRPr="00F6291D" w:rsidRDefault="00B9541F" w:rsidP="00A6181A">
            <w:r w:rsidRPr="00F6291D">
              <w:t xml:space="preserve">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086E" w14:textId="77777777" w:rsidR="00B9541F" w:rsidRPr="00F6291D" w:rsidRDefault="00B9541F" w:rsidP="00A6181A">
            <w:pPr>
              <w:jc w:val="center"/>
            </w:pPr>
            <w:r w:rsidRPr="00F6291D">
              <w:t>1 asmuo**</w:t>
            </w:r>
          </w:p>
          <w:p w14:paraId="26D49BA6" w14:textId="77E1552D" w:rsidR="00B9541F" w:rsidRPr="00F6291D" w:rsidRDefault="00B9541F" w:rsidP="00A6181A">
            <w:pPr>
              <w:jc w:val="center"/>
            </w:pPr>
            <w:r w:rsidRPr="00F6291D">
              <w:t>su gido paslauga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8ACC" w14:textId="77777777" w:rsidR="00B9541F" w:rsidRPr="00F6291D" w:rsidRDefault="00B9541F" w:rsidP="00A6181A">
            <w:pPr>
              <w:jc w:val="center"/>
            </w:pPr>
            <w:r w:rsidRPr="00F6291D">
              <w:t>4,00 EUR</w:t>
            </w:r>
          </w:p>
          <w:p w14:paraId="4563EFD1" w14:textId="77777777" w:rsidR="00B9541F" w:rsidRPr="00F6291D" w:rsidRDefault="00B9541F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9DE" w14:textId="77777777" w:rsidR="00B9541F" w:rsidRPr="00F6291D" w:rsidRDefault="00B9541F" w:rsidP="00A6181A">
            <w:pPr>
              <w:jc w:val="center"/>
            </w:pPr>
            <w:r w:rsidRPr="00F6291D">
              <w:t>2,00 EUR</w:t>
            </w:r>
          </w:p>
          <w:p w14:paraId="25F40DD4" w14:textId="77777777" w:rsidR="00B9541F" w:rsidRPr="001A5492" w:rsidRDefault="00B9541F" w:rsidP="00A6181A">
            <w:pPr>
              <w:jc w:val="center"/>
              <w:rPr>
                <w:strike/>
              </w:rPr>
            </w:pPr>
          </w:p>
        </w:tc>
      </w:tr>
      <w:tr w:rsidR="00B9541F" w:rsidRPr="001A5492" w14:paraId="3C75E6D1" w14:textId="77777777" w:rsidTr="00616FF1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E2B95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AC805" w14:textId="77777777" w:rsidR="00B9541F" w:rsidRPr="00F6291D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A264" w14:textId="77777777" w:rsidR="00B9541F" w:rsidRPr="00F6291D" w:rsidRDefault="00B9541F" w:rsidP="00A6181A">
            <w:pPr>
              <w:jc w:val="center"/>
            </w:pPr>
            <w:r w:rsidRPr="00F6291D">
              <w:t>1 asmuo**</w:t>
            </w:r>
          </w:p>
          <w:p w14:paraId="09B8604E" w14:textId="22768E3A" w:rsidR="00B9541F" w:rsidRPr="00F6291D" w:rsidRDefault="00B9541F" w:rsidP="00A6181A">
            <w:pPr>
              <w:jc w:val="center"/>
            </w:pPr>
            <w:r w:rsidRPr="00F6291D">
              <w:t>be gido paslaugos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DE1" w14:textId="77777777" w:rsidR="00B9541F" w:rsidRPr="00F6291D" w:rsidRDefault="00B9541F" w:rsidP="00A6181A">
            <w:pPr>
              <w:jc w:val="center"/>
            </w:pPr>
            <w:r w:rsidRPr="00F6291D">
              <w:t>2,00 EUR</w:t>
            </w:r>
          </w:p>
          <w:p w14:paraId="015346D0" w14:textId="77777777" w:rsidR="00B9541F" w:rsidRPr="00F6291D" w:rsidRDefault="00B9541F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3D2B" w14:textId="77777777" w:rsidR="00B9541F" w:rsidRPr="00F6291D" w:rsidRDefault="00B9541F" w:rsidP="00A6181A">
            <w:pPr>
              <w:jc w:val="center"/>
            </w:pPr>
            <w:r w:rsidRPr="00F6291D">
              <w:t>1,00 EUR</w:t>
            </w:r>
          </w:p>
          <w:p w14:paraId="72D04F0F" w14:textId="77777777" w:rsidR="00B9541F" w:rsidRPr="00F6291D" w:rsidRDefault="00B9541F" w:rsidP="00A6181A">
            <w:pPr>
              <w:jc w:val="center"/>
            </w:pPr>
          </w:p>
        </w:tc>
      </w:tr>
      <w:tr w:rsidR="00B9541F" w:rsidRPr="001A5492" w14:paraId="2B5C4274" w14:textId="77777777" w:rsidTr="00616FF1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D7EE4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9A85A" w14:textId="77777777" w:rsidR="00B9541F" w:rsidRPr="00F6291D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4F07" w14:textId="0D6E35E8" w:rsidR="00B9541F" w:rsidRPr="00F6291D" w:rsidRDefault="00B9541F" w:rsidP="00A6181A">
            <w:pPr>
              <w:jc w:val="center"/>
            </w:pPr>
            <w:r w:rsidRPr="00F6291D">
              <w:t>Šeimos bilietas su gido paslauga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CFFC" w14:textId="77777777" w:rsidR="00B9541F" w:rsidRPr="00F6291D" w:rsidRDefault="00B9541F" w:rsidP="00A6181A">
            <w:pPr>
              <w:jc w:val="center"/>
            </w:pPr>
            <w:r w:rsidRPr="00F6291D">
              <w:t>10,00 EUR</w:t>
            </w:r>
          </w:p>
          <w:p w14:paraId="6B207A36" w14:textId="77777777" w:rsidR="00B9541F" w:rsidRPr="00F6291D" w:rsidRDefault="00B9541F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D40E" w14:textId="77777777" w:rsidR="00B9541F" w:rsidRPr="00F6291D" w:rsidRDefault="00B9541F" w:rsidP="00A6181A">
            <w:pPr>
              <w:jc w:val="center"/>
            </w:pPr>
            <w:r w:rsidRPr="00F6291D">
              <w:t>5,00 EUR</w:t>
            </w:r>
          </w:p>
          <w:p w14:paraId="57FD4C12" w14:textId="77777777" w:rsidR="00B9541F" w:rsidRPr="00F6291D" w:rsidRDefault="00B9541F" w:rsidP="00A6181A">
            <w:pPr>
              <w:jc w:val="center"/>
            </w:pPr>
          </w:p>
        </w:tc>
      </w:tr>
      <w:tr w:rsidR="00B9541F" w:rsidRPr="001A5492" w14:paraId="3B76EDAF" w14:textId="77777777" w:rsidTr="00616FF1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C10D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60A" w14:textId="77777777" w:rsidR="00B9541F" w:rsidRPr="00F6291D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9EB" w14:textId="5C891722" w:rsidR="00B9541F" w:rsidRPr="00F6291D" w:rsidRDefault="00B9541F" w:rsidP="00A6181A">
            <w:pPr>
              <w:jc w:val="center"/>
            </w:pPr>
            <w:r w:rsidRPr="00F6291D">
              <w:t>Šeimos bilietas be gido paslaugos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4E9" w14:textId="77777777" w:rsidR="00B9541F" w:rsidRPr="00F6291D" w:rsidRDefault="00B9541F" w:rsidP="00A6181A">
            <w:pPr>
              <w:jc w:val="center"/>
            </w:pPr>
            <w:r w:rsidRPr="00F6291D">
              <w:t>5,00 EUR</w:t>
            </w:r>
          </w:p>
          <w:p w14:paraId="2EDA4D43" w14:textId="77777777" w:rsidR="00B9541F" w:rsidRPr="00F6291D" w:rsidRDefault="00B9541F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C25C" w14:textId="224B3527" w:rsidR="00B9541F" w:rsidRPr="00F6291D" w:rsidRDefault="00B9541F" w:rsidP="00A6181A">
            <w:pPr>
              <w:jc w:val="center"/>
            </w:pPr>
            <w:r w:rsidRPr="00F6291D">
              <w:t>2,50 EUR</w:t>
            </w:r>
          </w:p>
        </w:tc>
      </w:tr>
      <w:tr w:rsidR="00A6181A" w:rsidRPr="001A5492" w14:paraId="0D214D6C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482" w14:textId="3C5373AF" w:rsidR="00A6181A" w:rsidRDefault="00A6181A" w:rsidP="00A6181A">
            <w:pPr>
              <w:jc w:val="center"/>
            </w:pPr>
            <w:r>
              <w:t>1</w:t>
            </w:r>
            <w:r w:rsidR="00B9541F">
              <w:t>6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D6A" w14:textId="153971EA" w:rsidR="00A6181A" w:rsidRPr="00F6291D" w:rsidRDefault="00A6181A" w:rsidP="00A6181A">
            <w:r w:rsidRPr="00F6291D">
              <w:t>Momentinė fotografija (8,6 cm. x 10,8 cm.)</w:t>
            </w:r>
            <w:r w:rsidRPr="00F6291D">
              <w:rPr>
                <w:kern w:val="2"/>
              </w:rPr>
              <w:t>***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292" w14:textId="57D3DA2D" w:rsidR="00A6181A" w:rsidRPr="00F6291D" w:rsidRDefault="00A6181A" w:rsidP="00A6181A">
            <w:pPr>
              <w:jc w:val="center"/>
            </w:pPr>
            <w:r w:rsidRPr="00F6291D">
              <w:t>1 vnt.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4692" w14:textId="7565C4B7" w:rsidR="00A6181A" w:rsidRPr="00F6291D" w:rsidRDefault="00A6181A" w:rsidP="00A6181A">
            <w:pPr>
              <w:jc w:val="center"/>
            </w:pPr>
            <w:r w:rsidRPr="00F6291D">
              <w:t>2,00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61D" w14:textId="77777777" w:rsidR="00A6181A" w:rsidRPr="00F6291D" w:rsidRDefault="00A6181A" w:rsidP="00A6181A">
            <w:pPr>
              <w:jc w:val="center"/>
            </w:pPr>
          </w:p>
        </w:tc>
      </w:tr>
      <w:tr w:rsidR="00A6181A" w:rsidRPr="001A5492" w14:paraId="2F5B0EDC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0F24" w14:textId="0B7E86D4" w:rsidR="00A6181A" w:rsidRDefault="00A6181A" w:rsidP="00A6181A">
            <w:pPr>
              <w:jc w:val="center"/>
            </w:pPr>
            <w:r>
              <w:lastRenderedPageBreak/>
              <w:t>1</w:t>
            </w:r>
            <w:r w:rsidR="00B9541F">
              <w:t>7</w:t>
            </w:r>
            <w:r w:rsidRPr="00F6291D"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525" w14:textId="21051CE3" w:rsidR="00A6181A" w:rsidRPr="00F6291D" w:rsidRDefault="00A6181A" w:rsidP="00A6181A">
            <w:r w:rsidRPr="00F6291D">
              <w:t>Gimtadienio programos organizavimas su vedančiuoju (iki 2,5 val.)</w:t>
            </w:r>
            <w:r w:rsidRPr="00F6291D">
              <w:rPr>
                <w:kern w:val="2"/>
              </w:rPr>
              <w:t>***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87B4" w14:textId="5C31E836" w:rsidR="00A6181A" w:rsidRPr="00F6291D" w:rsidRDefault="00A6181A" w:rsidP="00A6181A">
            <w:pPr>
              <w:jc w:val="center"/>
            </w:pPr>
            <w:r w:rsidRPr="00F6291D">
              <w:t>1 asm.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75F" w14:textId="01A63EDB" w:rsidR="00A6181A" w:rsidRPr="00F6291D" w:rsidRDefault="00A6181A" w:rsidP="00A6181A">
            <w:pPr>
              <w:jc w:val="center"/>
            </w:pPr>
            <w:r w:rsidRPr="00F6291D">
              <w:t>4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FF54" w14:textId="77777777" w:rsidR="00A6181A" w:rsidRPr="00F6291D" w:rsidRDefault="00A6181A" w:rsidP="00A6181A">
            <w:pPr>
              <w:jc w:val="center"/>
            </w:pPr>
          </w:p>
        </w:tc>
      </w:tr>
      <w:tr w:rsidR="00A6181A" w:rsidRPr="001A5492" w14:paraId="313F60B2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D30" w14:textId="0061BEA9" w:rsidR="00A6181A" w:rsidRDefault="00A6181A" w:rsidP="00A6181A">
            <w:pPr>
              <w:jc w:val="center"/>
            </w:pPr>
            <w:r>
              <w:t>1</w:t>
            </w:r>
            <w:r w:rsidR="00B9541F">
              <w:t>8</w:t>
            </w:r>
            <w:r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838" w14:textId="67E5F85B" w:rsidR="00A6181A" w:rsidRPr="00F6291D" w:rsidRDefault="00A6181A" w:rsidP="00A6181A">
            <w:r>
              <w:t xml:space="preserve">Kalėdinės programos organizavimas ir aptarnavimas </w:t>
            </w:r>
            <w:r w:rsidRPr="00F6291D">
              <w:rPr>
                <w:kern w:val="2"/>
              </w:rPr>
              <w:t>***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A583" w14:textId="7C75B171" w:rsidR="00A6181A" w:rsidRPr="00F6291D" w:rsidRDefault="00A6181A" w:rsidP="00A6181A">
            <w:pPr>
              <w:jc w:val="center"/>
            </w:pPr>
            <w:r>
              <w:t>1 asm.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BE9" w14:textId="4A253BF4" w:rsidR="00A6181A" w:rsidRPr="00F6291D" w:rsidRDefault="00A6181A" w:rsidP="00A6181A">
            <w:pPr>
              <w:jc w:val="center"/>
            </w:pPr>
            <w:r>
              <w:t>4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01C2" w14:textId="77777777" w:rsidR="00A6181A" w:rsidRPr="00F6291D" w:rsidRDefault="00A6181A" w:rsidP="00A6181A">
            <w:pPr>
              <w:jc w:val="center"/>
            </w:pPr>
          </w:p>
        </w:tc>
      </w:tr>
      <w:tr w:rsidR="00B9541F" w:rsidRPr="001A5492" w14:paraId="25805F7C" w14:textId="77777777" w:rsidTr="00F30DE0">
        <w:trPr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2FCE2" w14:textId="556DB29B" w:rsidR="00B9541F" w:rsidRDefault="00B9541F" w:rsidP="00A6181A">
            <w:pPr>
              <w:jc w:val="center"/>
            </w:pPr>
            <w:r>
              <w:t>19</w:t>
            </w:r>
            <w:r w:rsidRPr="00F6291D">
              <w:t>.</w:t>
            </w:r>
          </w:p>
        </w:tc>
        <w:tc>
          <w:tcPr>
            <w:tcW w:w="20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C3A33" w14:textId="35C4E6B4" w:rsidR="00B9541F" w:rsidRDefault="00B9541F" w:rsidP="00A6181A">
            <w:r w:rsidRPr="00F6291D">
              <w:t>Leidybinė, suvenyrinė ir kita produkcija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F2C" w14:textId="77777777" w:rsidR="00B9541F" w:rsidRPr="00F6291D" w:rsidRDefault="00B9541F" w:rsidP="00A6181A">
            <w:pPr>
              <w:jc w:val="center"/>
            </w:pPr>
            <w:r w:rsidRPr="00F6291D">
              <w:t>1 vnt.</w:t>
            </w:r>
          </w:p>
          <w:p w14:paraId="35819709" w14:textId="0E912547" w:rsidR="00B9541F" w:rsidRDefault="00B9541F" w:rsidP="00A6181A">
            <w:pPr>
              <w:jc w:val="center"/>
            </w:pPr>
            <w:r w:rsidRPr="00F6291D">
              <w:t>tiekėjų kaina iki 0,99 Eur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C4F" w14:textId="714FC38C" w:rsidR="00B9541F" w:rsidRDefault="00B9541F" w:rsidP="00A6181A">
            <w:pPr>
              <w:jc w:val="center"/>
            </w:pPr>
            <w:r w:rsidRPr="00F6291D">
              <w:t>Antkainis 100 proc.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1CF2" w14:textId="77777777" w:rsidR="00B9541F" w:rsidRPr="00F6291D" w:rsidRDefault="00B9541F" w:rsidP="00A6181A">
            <w:pPr>
              <w:jc w:val="center"/>
            </w:pPr>
          </w:p>
        </w:tc>
      </w:tr>
      <w:tr w:rsidR="00B9541F" w:rsidRPr="001A5492" w14:paraId="56AA9DCF" w14:textId="77777777" w:rsidTr="00F30DE0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4349F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39AD1" w14:textId="77777777" w:rsidR="00B9541F" w:rsidRPr="00F6291D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FE11" w14:textId="77777777" w:rsidR="00B9541F" w:rsidRPr="00F6291D" w:rsidRDefault="00B9541F" w:rsidP="00A6181A">
            <w:pPr>
              <w:jc w:val="center"/>
            </w:pPr>
            <w:r w:rsidRPr="00F6291D">
              <w:t>1 vnt.</w:t>
            </w:r>
          </w:p>
          <w:p w14:paraId="796722B5" w14:textId="2543B349" w:rsidR="00B9541F" w:rsidRPr="00F6291D" w:rsidRDefault="00B9541F" w:rsidP="00A6181A">
            <w:pPr>
              <w:jc w:val="center"/>
            </w:pPr>
            <w:r w:rsidRPr="00F6291D">
              <w:t>tiekėjų kaina nuo 1,00 Eur iki 4,99 Eur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7158" w14:textId="3141BA95" w:rsidR="00B9541F" w:rsidRPr="00F6291D" w:rsidRDefault="00B9541F" w:rsidP="00A6181A">
            <w:pPr>
              <w:jc w:val="center"/>
            </w:pPr>
            <w:r w:rsidRPr="00F6291D">
              <w:t>Antkainis 30 proc.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EC8C" w14:textId="77777777" w:rsidR="00B9541F" w:rsidRPr="00F6291D" w:rsidRDefault="00B9541F" w:rsidP="00A6181A">
            <w:pPr>
              <w:jc w:val="center"/>
            </w:pPr>
          </w:p>
        </w:tc>
      </w:tr>
      <w:tr w:rsidR="00B9541F" w:rsidRPr="001A5492" w14:paraId="4A47CA29" w14:textId="77777777" w:rsidTr="00F30DE0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30B6C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A2524" w14:textId="77777777" w:rsidR="00B9541F" w:rsidRPr="00F6291D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AB3" w14:textId="77777777" w:rsidR="00B9541F" w:rsidRPr="00F6291D" w:rsidRDefault="00B9541F" w:rsidP="00A6181A">
            <w:pPr>
              <w:jc w:val="center"/>
            </w:pPr>
            <w:r w:rsidRPr="00F6291D">
              <w:t>1 vnt.</w:t>
            </w:r>
          </w:p>
          <w:p w14:paraId="4C4FE065" w14:textId="4CC12CC5" w:rsidR="00B9541F" w:rsidRPr="00F6291D" w:rsidRDefault="00B9541F" w:rsidP="00A6181A">
            <w:pPr>
              <w:jc w:val="center"/>
            </w:pPr>
            <w:r w:rsidRPr="00F6291D">
              <w:t>tiekėjų kaina nuo 5,00 Eur iki 9,99 Eur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6885" w14:textId="29DF4FF1" w:rsidR="00B9541F" w:rsidRPr="00F6291D" w:rsidRDefault="00B9541F" w:rsidP="00A6181A">
            <w:pPr>
              <w:jc w:val="center"/>
            </w:pPr>
            <w:r w:rsidRPr="00F6291D">
              <w:t>Antkainis 25 proc.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8A63" w14:textId="77777777" w:rsidR="00B9541F" w:rsidRPr="00F6291D" w:rsidRDefault="00B9541F" w:rsidP="00A6181A">
            <w:pPr>
              <w:jc w:val="center"/>
            </w:pPr>
          </w:p>
        </w:tc>
      </w:tr>
      <w:tr w:rsidR="00B9541F" w:rsidRPr="001A5492" w14:paraId="7DB63C55" w14:textId="77777777" w:rsidTr="00F30DE0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A8" w14:textId="77777777" w:rsidR="00B9541F" w:rsidRDefault="00B9541F" w:rsidP="00A6181A">
            <w:pPr>
              <w:jc w:val="center"/>
            </w:pPr>
          </w:p>
        </w:tc>
        <w:tc>
          <w:tcPr>
            <w:tcW w:w="20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BFB" w14:textId="77777777" w:rsidR="00B9541F" w:rsidRPr="00F6291D" w:rsidRDefault="00B9541F" w:rsidP="00A6181A"/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7D3E" w14:textId="77777777" w:rsidR="00B9541F" w:rsidRPr="00F6291D" w:rsidRDefault="00B9541F" w:rsidP="00A6181A">
            <w:pPr>
              <w:jc w:val="center"/>
            </w:pPr>
            <w:r w:rsidRPr="00F6291D">
              <w:t>1 vnt.</w:t>
            </w:r>
          </w:p>
          <w:p w14:paraId="0EE96115" w14:textId="461290CF" w:rsidR="00B9541F" w:rsidRPr="00F6291D" w:rsidRDefault="00B9541F" w:rsidP="00A6181A">
            <w:pPr>
              <w:jc w:val="center"/>
            </w:pPr>
            <w:r w:rsidRPr="00F6291D">
              <w:t>tiekėjų kaina nuo 10,00 Eur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0E64" w14:textId="514A3482" w:rsidR="00B9541F" w:rsidRPr="00F6291D" w:rsidRDefault="00B9541F" w:rsidP="00A6181A">
            <w:pPr>
              <w:jc w:val="center"/>
            </w:pPr>
            <w:r w:rsidRPr="00F6291D">
              <w:t>Antkainis 20 proc.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C8CD" w14:textId="77777777" w:rsidR="00B9541F" w:rsidRPr="00F6291D" w:rsidRDefault="00B9541F" w:rsidP="00A6181A">
            <w:pPr>
              <w:jc w:val="center"/>
            </w:pPr>
          </w:p>
        </w:tc>
      </w:tr>
      <w:tr w:rsidR="00A6181A" w:rsidRPr="001A5492" w14:paraId="49E32DF5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8B7F" w14:textId="6FFC7BF0" w:rsidR="00A6181A" w:rsidRDefault="00B9541F" w:rsidP="00A6181A">
            <w:pPr>
              <w:jc w:val="center"/>
            </w:pPr>
            <w:r>
              <w:rPr>
                <w:lang w:val="en-US" w:eastAsia="lt-LT"/>
              </w:rPr>
              <w:t>20</w:t>
            </w:r>
            <w:r w:rsidR="00A6181A" w:rsidRPr="00F6291D">
              <w:rPr>
                <w:lang w:val="en-US" w:eastAsia="lt-LT"/>
              </w:rPr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6E9C" w14:textId="257C3CC6" w:rsidR="00A6181A" w:rsidRPr="00F6291D" w:rsidRDefault="00A6181A" w:rsidP="00A6181A">
            <w:r w:rsidRPr="00F6291D">
              <w:rPr>
                <w:kern w:val="2"/>
              </w:rPr>
              <w:t xml:space="preserve">Vaikų dienos stovykla su maitinimu (vaikams iki </w:t>
            </w:r>
            <w:r w:rsidRPr="00901407">
              <w:rPr>
                <w:kern w:val="2"/>
                <w:lang w:val="fr-FR"/>
              </w:rPr>
              <w:t>16 m.)</w:t>
            </w:r>
            <w:r w:rsidRPr="00F6291D">
              <w:rPr>
                <w:kern w:val="2"/>
              </w:rPr>
              <w:t>****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7EC" w14:textId="77777777" w:rsidR="00A6181A" w:rsidRPr="00F6291D" w:rsidRDefault="00A6181A" w:rsidP="00A6181A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1 d. / 1 vaikui</w:t>
            </w:r>
          </w:p>
          <w:p w14:paraId="285A50F5" w14:textId="77777777" w:rsidR="00A6181A" w:rsidRPr="00F6291D" w:rsidRDefault="00A6181A" w:rsidP="00A6181A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0DB" w14:textId="77777777" w:rsidR="00A6181A" w:rsidRPr="00F6291D" w:rsidRDefault="00A6181A" w:rsidP="00A6181A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40 EUR</w:t>
            </w:r>
          </w:p>
          <w:p w14:paraId="2BE08B44" w14:textId="77777777" w:rsidR="00A6181A" w:rsidRPr="00F6291D" w:rsidRDefault="00A6181A" w:rsidP="00A6181A">
            <w:pPr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D45" w14:textId="77777777" w:rsidR="00A6181A" w:rsidRPr="00F6291D" w:rsidRDefault="00A6181A" w:rsidP="00A6181A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30 EUR</w:t>
            </w:r>
          </w:p>
          <w:p w14:paraId="604B7563" w14:textId="77777777" w:rsidR="00A6181A" w:rsidRPr="00F6291D" w:rsidRDefault="00A6181A" w:rsidP="00A6181A">
            <w:pPr>
              <w:jc w:val="center"/>
            </w:pPr>
          </w:p>
        </w:tc>
      </w:tr>
      <w:tr w:rsidR="00B9541F" w:rsidRPr="001A5492" w14:paraId="3AFF0C06" w14:textId="77777777" w:rsidTr="00177A71">
        <w:trPr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B912" w14:textId="2F2F56AB" w:rsidR="00B9541F" w:rsidRDefault="00B9541F" w:rsidP="00A6181A">
            <w:pPr>
              <w:jc w:val="center"/>
              <w:rPr>
                <w:lang w:val="en-US" w:eastAsia="lt-LT"/>
              </w:rPr>
            </w:pPr>
            <w:r>
              <w:rPr>
                <w:lang w:val="en-US" w:eastAsia="lt-LT"/>
              </w:rPr>
              <w:t>21.</w:t>
            </w:r>
          </w:p>
        </w:tc>
        <w:tc>
          <w:tcPr>
            <w:tcW w:w="20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7A9DA" w14:textId="0D57EA18" w:rsidR="00B9541F" w:rsidRPr="00F6291D" w:rsidRDefault="00B9541F" w:rsidP="00A6181A">
            <w:pPr>
              <w:rPr>
                <w:kern w:val="2"/>
              </w:rPr>
            </w:pPr>
            <w:r w:rsidRPr="00F6291D">
              <w:rPr>
                <w:lang w:eastAsia="lt-LT"/>
              </w:rPr>
              <w:t>Seminarų, konferencijų ir kitų renginių organizavimas ir aptarnavimas</w:t>
            </w:r>
            <w:r w:rsidRPr="00F6291D">
              <w:t>***</w:t>
            </w:r>
            <w:r w:rsidRPr="00F6291D">
              <w:rPr>
                <w:kern w:val="2"/>
              </w:rPr>
              <w:t>**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084" w14:textId="00BC4967" w:rsidR="00B9541F" w:rsidRPr="00F6291D" w:rsidRDefault="00B9541F" w:rsidP="00A6181A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lang w:eastAsia="lt-LT"/>
              </w:rPr>
              <w:t>1 val. darbo dienomis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E1D" w14:textId="77777777" w:rsidR="00B9541F" w:rsidRPr="00F6291D" w:rsidRDefault="00B9541F" w:rsidP="00A6181A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20 EUR</w:t>
            </w:r>
          </w:p>
          <w:p w14:paraId="2F1C6322" w14:textId="77777777" w:rsidR="00B9541F" w:rsidRPr="00F6291D" w:rsidRDefault="00B9541F" w:rsidP="00A6181A">
            <w:pPr>
              <w:jc w:val="center"/>
              <w:rPr>
                <w:lang w:eastAsia="lt-LT"/>
              </w:rPr>
            </w:pPr>
          </w:p>
          <w:p w14:paraId="6F13D110" w14:textId="77777777" w:rsidR="00B9541F" w:rsidRPr="00F6291D" w:rsidRDefault="00B9541F" w:rsidP="00A6181A">
            <w:pPr>
              <w:jc w:val="center"/>
              <w:rPr>
                <w:lang w:eastAsia="lt-LT"/>
              </w:rPr>
            </w:pPr>
          </w:p>
          <w:p w14:paraId="68611D5D" w14:textId="77777777" w:rsidR="00B9541F" w:rsidRPr="00F6291D" w:rsidRDefault="00B9541F" w:rsidP="00A6181A">
            <w:pPr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81D" w14:textId="77777777" w:rsidR="00B9541F" w:rsidRPr="00F6291D" w:rsidRDefault="00B9541F" w:rsidP="00A6181A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15 EUR</w:t>
            </w:r>
          </w:p>
          <w:p w14:paraId="7B9DA08D" w14:textId="77777777" w:rsidR="00B9541F" w:rsidRPr="00F6291D" w:rsidRDefault="00B9541F" w:rsidP="00A6181A">
            <w:pPr>
              <w:jc w:val="center"/>
              <w:rPr>
                <w:lang w:eastAsia="lt-LT"/>
              </w:rPr>
            </w:pPr>
          </w:p>
          <w:p w14:paraId="69253044" w14:textId="77777777" w:rsidR="00B9541F" w:rsidRPr="00F6291D" w:rsidRDefault="00B9541F" w:rsidP="00A6181A">
            <w:pPr>
              <w:jc w:val="center"/>
              <w:rPr>
                <w:lang w:eastAsia="lt-LT"/>
              </w:rPr>
            </w:pPr>
          </w:p>
          <w:p w14:paraId="70B06AD3" w14:textId="77777777" w:rsidR="00B9541F" w:rsidRPr="00F6291D" w:rsidRDefault="00B9541F" w:rsidP="00A6181A">
            <w:pPr>
              <w:spacing w:line="256" w:lineRule="auto"/>
              <w:jc w:val="center"/>
              <w:rPr>
                <w:kern w:val="2"/>
              </w:rPr>
            </w:pPr>
          </w:p>
        </w:tc>
      </w:tr>
      <w:tr w:rsidR="00B9541F" w:rsidRPr="001A5492" w14:paraId="336DC5FC" w14:textId="77777777" w:rsidTr="00177A71">
        <w:trPr>
          <w:jc w:val="center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9E56" w14:textId="77777777" w:rsidR="00B9541F" w:rsidRDefault="00B9541F" w:rsidP="00A6181A">
            <w:pPr>
              <w:jc w:val="center"/>
              <w:rPr>
                <w:lang w:val="en-US" w:eastAsia="lt-LT"/>
              </w:rPr>
            </w:pPr>
          </w:p>
        </w:tc>
        <w:tc>
          <w:tcPr>
            <w:tcW w:w="20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F6A" w14:textId="77777777" w:rsidR="00B9541F" w:rsidRPr="00F6291D" w:rsidRDefault="00B9541F" w:rsidP="00A6181A">
            <w:pPr>
              <w:rPr>
                <w:lang w:eastAsia="lt-LT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6BDC" w14:textId="15511464" w:rsidR="00B9541F" w:rsidRPr="00F6291D" w:rsidRDefault="00B9541F" w:rsidP="00A6181A">
            <w:pPr>
              <w:spacing w:line="256" w:lineRule="auto"/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1 val. poilsio ir švenčių dienomis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58E" w14:textId="6287EA83" w:rsidR="00B9541F" w:rsidRPr="00F6291D" w:rsidRDefault="00B9541F" w:rsidP="00A6181A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40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23C" w14:textId="133C878C" w:rsidR="00B9541F" w:rsidRPr="00F6291D" w:rsidRDefault="00B9541F" w:rsidP="00A6181A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30 EUR</w:t>
            </w:r>
          </w:p>
        </w:tc>
      </w:tr>
      <w:tr w:rsidR="00A6181A" w:rsidRPr="001A5492" w14:paraId="51B5645F" w14:textId="77777777" w:rsidTr="00B9541F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6BB" w14:textId="52D097D2" w:rsidR="00A6181A" w:rsidRDefault="00A6181A" w:rsidP="00A6181A">
            <w:pPr>
              <w:jc w:val="center"/>
              <w:rPr>
                <w:lang w:val="en-US" w:eastAsia="lt-LT"/>
              </w:rPr>
            </w:pPr>
            <w:r>
              <w:rPr>
                <w:lang w:val="en-US" w:eastAsia="lt-LT"/>
              </w:rPr>
              <w:t>2</w:t>
            </w:r>
            <w:r w:rsidR="00B9541F">
              <w:rPr>
                <w:lang w:val="en-US" w:eastAsia="lt-LT"/>
              </w:rPr>
              <w:t>2</w:t>
            </w:r>
            <w:r>
              <w:rPr>
                <w:lang w:val="en-US" w:eastAsia="lt-LT"/>
              </w:rPr>
              <w:t>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A54" w14:textId="29747959" w:rsidR="00A6181A" w:rsidRPr="00F6291D" w:rsidRDefault="00A6181A" w:rsidP="00A6181A">
            <w:pPr>
              <w:rPr>
                <w:lang w:eastAsia="lt-LT"/>
              </w:rPr>
            </w:pPr>
            <w:r w:rsidRPr="00C63A5E">
              <w:rPr>
                <w:lang w:eastAsia="lt-LT"/>
              </w:rPr>
              <w:t>Garso įrašų studijos (Idėjų LAB) aptarnavimas</w:t>
            </w:r>
            <w:r w:rsidRPr="00C63A5E"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C8D" w14:textId="74602013" w:rsidR="00A6181A" w:rsidRPr="00F6291D" w:rsidRDefault="00A6181A" w:rsidP="00A6181A">
            <w:pPr>
              <w:spacing w:line="256" w:lineRule="auto"/>
              <w:jc w:val="center"/>
              <w:rPr>
                <w:lang w:eastAsia="lt-LT"/>
              </w:rPr>
            </w:pPr>
            <w:r w:rsidRPr="00C63A5E">
              <w:rPr>
                <w:lang w:eastAsia="lt-LT"/>
              </w:rPr>
              <w:t>1 val. 1 asmeniui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645E" w14:textId="26BB6374" w:rsidR="00A6181A" w:rsidRPr="00F6291D" w:rsidRDefault="00A6181A" w:rsidP="00A6181A">
            <w:pPr>
              <w:jc w:val="center"/>
              <w:rPr>
                <w:lang w:eastAsia="lt-LT"/>
              </w:rPr>
            </w:pPr>
            <w:r w:rsidRPr="00C63A5E">
              <w:rPr>
                <w:lang w:eastAsia="lt-LT"/>
              </w:rPr>
              <w:t>1 EUR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723" w14:textId="77777777" w:rsidR="00A6181A" w:rsidRPr="00F6291D" w:rsidRDefault="00A6181A" w:rsidP="00A6181A">
            <w:pPr>
              <w:jc w:val="center"/>
              <w:rPr>
                <w:lang w:eastAsia="lt-LT"/>
              </w:rPr>
            </w:pPr>
          </w:p>
        </w:tc>
      </w:tr>
    </w:tbl>
    <w:p w14:paraId="09EC7035" w14:textId="3791CF6F" w:rsidR="001A5492" w:rsidRDefault="001A5492" w:rsidP="00603F01">
      <w:pPr>
        <w:pStyle w:val="Pagrindinistekstas"/>
        <w:numPr>
          <w:ilvl w:val="0"/>
          <w:numId w:val="9"/>
        </w:numPr>
        <w:spacing w:line="360" w:lineRule="auto"/>
      </w:pPr>
      <w:r>
        <w:t>Nustatyti, kad šis sprendimas įsigalioja nuo 2025 m. sausio 1 d.</w:t>
      </w:r>
    </w:p>
    <w:p w14:paraId="4E995D45" w14:textId="77777777" w:rsidR="001A5492" w:rsidRPr="00D50560" w:rsidRDefault="001A5492" w:rsidP="001A5492">
      <w:pPr>
        <w:pStyle w:val="Pagrindinistekstas"/>
        <w:spacing w:line="360" w:lineRule="auto"/>
        <w:ind w:firstLine="709"/>
      </w:pPr>
      <w:r>
        <w:t>Šis sprendimas skelbiamas Teisės aktų registre ir Anykščių rajono savivaldybės interneto svetainėje www.anyksciai.lt.</w:t>
      </w:r>
    </w:p>
    <w:p w14:paraId="6C9C0CDC" w14:textId="77777777" w:rsidR="001A5492" w:rsidRPr="00D50560" w:rsidRDefault="001A5492" w:rsidP="001A5492">
      <w:pPr>
        <w:pStyle w:val="Pagrindinistekstas"/>
        <w:spacing w:before="120" w:after="120"/>
        <w:ind w:firstLine="709"/>
      </w:pPr>
    </w:p>
    <w:p w14:paraId="4B7FDBAF" w14:textId="56734A46" w:rsidR="00221A9C" w:rsidRPr="00D50560" w:rsidRDefault="001A5492" w:rsidP="009D0627">
      <w:pPr>
        <w:pStyle w:val="Pagrindinistekstas"/>
        <w:ind w:left="8080" w:hanging="8080"/>
        <w:jc w:val="left"/>
      </w:pPr>
      <w:r>
        <w:t>Meras</w:t>
      </w:r>
      <w:r>
        <w:tab/>
        <w:t>Kęstutis Tubis</w:t>
      </w:r>
    </w:p>
    <w:sectPr w:rsidR="00221A9C" w:rsidRPr="00D50560" w:rsidSect="00BC3767">
      <w:headerReference w:type="even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286E9" w14:textId="77777777" w:rsidR="00961727" w:rsidRDefault="00961727">
      <w:r>
        <w:separator/>
      </w:r>
    </w:p>
  </w:endnote>
  <w:endnote w:type="continuationSeparator" w:id="0">
    <w:p w14:paraId="661AB182" w14:textId="77777777" w:rsidR="00961727" w:rsidRDefault="0096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3CC39" w14:textId="77777777" w:rsidR="00961727" w:rsidRDefault="00961727">
      <w:r>
        <w:separator/>
      </w:r>
    </w:p>
  </w:footnote>
  <w:footnote w:type="continuationSeparator" w:id="0">
    <w:p w14:paraId="0BD84874" w14:textId="77777777" w:rsidR="00961727" w:rsidRDefault="00961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051EF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1240EE5" w14:textId="77777777" w:rsidR="006B1A64" w:rsidRDefault="006B1A6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C72F0"/>
    <w:multiLevelType w:val="multilevel"/>
    <w:tmpl w:val="113A4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5009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502F07"/>
    <w:multiLevelType w:val="multilevel"/>
    <w:tmpl w:val="3D3A5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6916086"/>
    <w:multiLevelType w:val="multilevel"/>
    <w:tmpl w:val="31B2E3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AF38EB"/>
    <w:multiLevelType w:val="hybridMultilevel"/>
    <w:tmpl w:val="61D0FDEE"/>
    <w:lvl w:ilvl="0" w:tplc="28246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0828FD"/>
    <w:multiLevelType w:val="multilevel"/>
    <w:tmpl w:val="07CEB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307350"/>
    <w:multiLevelType w:val="hybridMultilevel"/>
    <w:tmpl w:val="C4546430"/>
    <w:lvl w:ilvl="0" w:tplc="E6EED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8043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5182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8067398">
    <w:abstractNumId w:val="1"/>
  </w:num>
  <w:num w:numId="4" w16cid:durableId="1607806937">
    <w:abstractNumId w:val="7"/>
  </w:num>
  <w:num w:numId="5" w16cid:durableId="168719232">
    <w:abstractNumId w:val="5"/>
  </w:num>
  <w:num w:numId="6" w16cid:durableId="499927122">
    <w:abstractNumId w:val="0"/>
  </w:num>
  <w:num w:numId="7" w16cid:durableId="130247966">
    <w:abstractNumId w:val="8"/>
  </w:num>
  <w:num w:numId="8" w16cid:durableId="659506777">
    <w:abstractNumId w:val="4"/>
  </w:num>
  <w:num w:numId="9" w16cid:durableId="13615419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2A"/>
    <w:rsid w:val="0001612D"/>
    <w:rsid w:val="00024E13"/>
    <w:rsid w:val="00045F12"/>
    <w:rsid w:val="00046920"/>
    <w:rsid w:val="000478BB"/>
    <w:rsid w:val="00055BD2"/>
    <w:rsid w:val="000757E2"/>
    <w:rsid w:val="00075973"/>
    <w:rsid w:val="0008111C"/>
    <w:rsid w:val="00092667"/>
    <w:rsid w:val="000A7502"/>
    <w:rsid w:val="000B01E7"/>
    <w:rsid w:val="000B28B8"/>
    <w:rsid w:val="000B3290"/>
    <w:rsid w:val="000B716F"/>
    <w:rsid w:val="000C6B3E"/>
    <w:rsid w:val="000D152A"/>
    <w:rsid w:val="000D707E"/>
    <w:rsid w:val="000E6059"/>
    <w:rsid w:val="000E7B09"/>
    <w:rsid w:val="000F2A35"/>
    <w:rsid w:val="000F2F1B"/>
    <w:rsid w:val="000F5560"/>
    <w:rsid w:val="00101BD2"/>
    <w:rsid w:val="00114EDE"/>
    <w:rsid w:val="00116050"/>
    <w:rsid w:val="00127D7F"/>
    <w:rsid w:val="00134E2E"/>
    <w:rsid w:val="00165028"/>
    <w:rsid w:val="00182940"/>
    <w:rsid w:val="00183ACD"/>
    <w:rsid w:val="0019725B"/>
    <w:rsid w:val="001A5492"/>
    <w:rsid w:val="001B105E"/>
    <w:rsid w:val="001C1771"/>
    <w:rsid w:val="001F0870"/>
    <w:rsid w:val="001F33D6"/>
    <w:rsid w:val="00201210"/>
    <w:rsid w:val="0021532F"/>
    <w:rsid w:val="00221A9C"/>
    <w:rsid w:val="00231C54"/>
    <w:rsid w:val="002353AF"/>
    <w:rsid w:val="0026214D"/>
    <w:rsid w:val="0026257F"/>
    <w:rsid w:val="00266301"/>
    <w:rsid w:val="002808DB"/>
    <w:rsid w:val="00291FAE"/>
    <w:rsid w:val="00294161"/>
    <w:rsid w:val="002A1214"/>
    <w:rsid w:val="002A430F"/>
    <w:rsid w:val="002C20B4"/>
    <w:rsid w:val="002C6101"/>
    <w:rsid w:val="002C7067"/>
    <w:rsid w:val="002C79E8"/>
    <w:rsid w:val="002D64A1"/>
    <w:rsid w:val="002D7C1C"/>
    <w:rsid w:val="002E1900"/>
    <w:rsid w:val="00306A6C"/>
    <w:rsid w:val="00331E53"/>
    <w:rsid w:val="00337ABA"/>
    <w:rsid w:val="0034627E"/>
    <w:rsid w:val="00351A6E"/>
    <w:rsid w:val="00351DD1"/>
    <w:rsid w:val="00377370"/>
    <w:rsid w:val="0038368F"/>
    <w:rsid w:val="0038644D"/>
    <w:rsid w:val="00392983"/>
    <w:rsid w:val="003930A3"/>
    <w:rsid w:val="003A2396"/>
    <w:rsid w:val="003B2845"/>
    <w:rsid w:val="003C1C10"/>
    <w:rsid w:val="003D0C36"/>
    <w:rsid w:val="003F46C2"/>
    <w:rsid w:val="004044CB"/>
    <w:rsid w:val="00407635"/>
    <w:rsid w:val="0042053C"/>
    <w:rsid w:val="00434A3E"/>
    <w:rsid w:val="00442073"/>
    <w:rsid w:val="0044610B"/>
    <w:rsid w:val="00457E94"/>
    <w:rsid w:val="00460063"/>
    <w:rsid w:val="004621E7"/>
    <w:rsid w:val="004706AF"/>
    <w:rsid w:val="004824C7"/>
    <w:rsid w:val="00487EE3"/>
    <w:rsid w:val="004A605C"/>
    <w:rsid w:val="004A7D53"/>
    <w:rsid w:val="004B447D"/>
    <w:rsid w:val="004B5AF5"/>
    <w:rsid w:val="004C266E"/>
    <w:rsid w:val="004D139A"/>
    <w:rsid w:val="004E31B5"/>
    <w:rsid w:val="004E4842"/>
    <w:rsid w:val="004E5678"/>
    <w:rsid w:val="00500962"/>
    <w:rsid w:val="0050152B"/>
    <w:rsid w:val="00511B80"/>
    <w:rsid w:val="00513C81"/>
    <w:rsid w:val="0058101F"/>
    <w:rsid w:val="00590B8A"/>
    <w:rsid w:val="0059202D"/>
    <w:rsid w:val="00597DF4"/>
    <w:rsid w:val="005A20F6"/>
    <w:rsid w:val="005B498A"/>
    <w:rsid w:val="005C29E8"/>
    <w:rsid w:val="005D26A0"/>
    <w:rsid w:val="005D65EF"/>
    <w:rsid w:val="005E4842"/>
    <w:rsid w:val="005E7DC8"/>
    <w:rsid w:val="005F0023"/>
    <w:rsid w:val="00603F01"/>
    <w:rsid w:val="00615E8B"/>
    <w:rsid w:val="006205F0"/>
    <w:rsid w:val="00625FB7"/>
    <w:rsid w:val="00633DD2"/>
    <w:rsid w:val="006435C8"/>
    <w:rsid w:val="00647B7A"/>
    <w:rsid w:val="00653E08"/>
    <w:rsid w:val="00655F59"/>
    <w:rsid w:val="006561B5"/>
    <w:rsid w:val="00664491"/>
    <w:rsid w:val="00672D73"/>
    <w:rsid w:val="00673A5A"/>
    <w:rsid w:val="00693809"/>
    <w:rsid w:val="006A1042"/>
    <w:rsid w:val="006B1A64"/>
    <w:rsid w:val="006B4767"/>
    <w:rsid w:val="006B7402"/>
    <w:rsid w:val="006E13F7"/>
    <w:rsid w:val="006F6A14"/>
    <w:rsid w:val="00700626"/>
    <w:rsid w:val="00727462"/>
    <w:rsid w:val="007470EC"/>
    <w:rsid w:val="00753566"/>
    <w:rsid w:val="00761CCF"/>
    <w:rsid w:val="00777C59"/>
    <w:rsid w:val="00790180"/>
    <w:rsid w:val="00791A05"/>
    <w:rsid w:val="00795D5A"/>
    <w:rsid w:val="00796317"/>
    <w:rsid w:val="007A4D25"/>
    <w:rsid w:val="007A5A56"/>
    <w:rsid w:val="007C5663"/>
    <w:rsid w:val="007C64D6"/>
    <w:rsid w:val="007F184C"/>
    <w:rsid w:val="007F58A4"/>
    <w:rsid w:val="0080569C"/>
    <w:rsid w:val="0080602E"/>
    <w:rsid w:val="00810681"/>
    <w:rsid w:val="008163DA"/>
    <w:rsid w:val="008334EA"/>
    <w:rsid w:val="00836365"/>
    <w:rsid w:val="00851CD2"/>
    <w:rsid w:val="008572CF"/>
    <w:rsid w:val="008633E1"/>
    <w:rsid w:val="0086452F"/>
    <w:rsid w:val="00865279"/>
    <w:rsid w:val="00871CC5"/>
    <w:rsid w:val="00873B6D"/>
    <w:rsid w:val="00882093"/>
    <w:rsid w:val="00895D1D"/>
    <w:rsid w:val="008A1B4F"/>
    <w:rsid w:val="008A3684"/>
    <w:rsid w:val="008B002B"/>
    <w:rsid w:val="008D338E"/>
    <w:rsid w:val="008E49E7"/>
    <w:rsid w:val="008F35AD"/>
    <w:rsid w:val="00904622"/>
    <w:rsid w:val="009114D5"/>
    <w:rsid w:val="00912FE6"/>
    <w:rsid w:val="009135E7"/>
    <w:rsid w:val="009412E9"/>
    <w:rsid w:val="00952065"/>
    <w:rsid w:val="00961727"/>
    <w:rsid w:val="00973318"/>
    <w:rsid w:val="0097346C"/>
    <w:rsid w:val="0097664F"/>
    <w:rsid w:val="00992633"/>
    <w:rsid w:val="009A14FC"/>
    <w:rsid w:val="009A24E1"/>
    <w:rsid w:val="009A2A02"/>
    <w:rsid w:val="009B199D"/>
    <w:rsid w:val="009C1EA1"/>
    <w:rsid w:val="009C22E8"/>
    <w:rsid w:val="009D0627"/>
    <w:rsid w:val="009D6592"/>
    <w:rsid w:val="009F6AED"/>
    <w:rsid w:val="00A06F9E"/>
    <w:rsid w:val="00A137A8"/>
    <w:rsid w:val="00A17419"/>
    <w:rsid w:val="00A6181A"/>
    <w:rsid w:val="00A71FDA"/>
    <w:rsid w:val="00A916BC"/>
    <w:rsid w:val="00A9221D"/>
    <w:rsid w:val="00A93DF4"/>
    <w:rsid w:val="00AA5084"/>
    <w:rsid w:val="00AC28C8"/>
    <w:rsid w:val="00AF1B5C"/>
    <w:rsid w:val="00AF7BE2"/>
    <w:rsid w:val="00B03B8A"/>
    <w:rsid w:val="00B1160D"/>
    <w:rsid w:val="00B1411B"/>
    <w:rsid w:val="00B63BB4"/>
    <w:rsid w:val="00B80F2E"/>
    <w:rsid w:val="00B82073"/>
    <w:rsid w:val="00B9378C"/>
    <w:rsid w:val="00B9541F"/>
    <w:rsid w:val="00BA0495"/>
    <w:rsid w:val="00BB19D5"/>
    <w:rsid w:val="00BB5A6C"/>
    <w:rsid w:val="00BC3767"/>
    <w:rsid w:val="00BC430E"/>
    <w:rsid w:val="00BC493B"/>
    <w:rsid w:val="00BD4DD7"/>
    <w:rsid w:val="00BF24B1"/>
    <w:rsid w:val="00C03443"/>
    <w:rsid w:val="00C046BA"/>
    <w:rsid w:val="00C0790F"/>
    <w:rsid w:val="00C15C6A"/>
    <w:rsid w:val="00C20FD0"/>
    <w:rsid w:val="00C22846"/>
    <w:rsid w:val="00C6494C"/>
    <w:rsid w:val="00C64DFE"/>
    <w:rsid w:val="00C664F2"/>
    <w:rsid w:val="00C873E1"/>
    <w:rsid w:val="00C87ED1"/>
    <w:rsid w:val="00C921A5"/>
    <w:rsid w:val="00C961B8"/>
    <w:rsid w:val="00CB6270"/>
    <w:rsid w:val="00CC7DEF"/>
    <w:rsid w:val="00CD56EA"/>
    <w:rsid w:val="00CE2F7B"/>
    <w:rsid w:val="00CF2423"/>
    <w:rsid w:val="00CF5636"/>
    <w:rsid w:val="00D050E3"/>
    <w:rsid w:val="00D06E72"/>
    <w:rsid w:val="00D074CB"/>
    <w:rsid w:val="00D27450"/>
    <w:rsid w:val="00D31121"/>
    <w:rsid w:val="00D4232F"/>
    <w:rsid w:val="00D476B9"/>
    <w:rsid w:val="00D50560"/>
    <w:rsid w:val="00D50974"/>
    <w:rsid w:val="00D57B95"/>
    <w:rsid w:val="00D76D50"/>
    <w:rsid w:val="00D96B00"/>
    <w:rsid w:val="00DB01C8"/>
    <w:rsid w:val="00DB1EA4"/>
    <w:rsid w:val="00DB48EE"/>
    <w:rsid w:val="00DB53FE"/>
    <w:rsid w:val="00DB68E9"/>
    <w:rsid w:val="00DC1C73"/>
    <w:rsid w:val="00DC6DE5"/>
    <w:rsid w:val="00DD382C"/>
    <w:rsid w:val="00DD60D3"/>
    <w:rsid w:val="00DE5386"/>
    <w:rsid w:val="00DE6855"/>
    <w:rsid w:val="00DE7E4C"/>
    <w:rsid w:val="00DF44DA"/>
    <w:rsid w:val="00E03FA9"/>
    <w:rsid w:val="00E13D61"/>
    <w:rsid w:val="00E27F31"/>
    <w:rsid w:val="00E33A64"/>
    <w:rsid w:val="00E51AC8"/>
    <w:rsid w:val="00E57FBB"/>
    <w:rsid w:val="00E61310"/>
    <w:rsid w:val="00E80B5C"/>
    <w:rsid w:val="00E81561"/>
    <w:rsid w:val="00E85485"/>
    <w:rsid w:val="00E95C0B"/>
    <w:rsid w:val="00EA40B6"/>
    <w:rsid w:val="00ED3C10"/>
    <w:rsid w:val="00ED4FA2"/>
    <w:rsid w:val="00ED63E1"/>
    <w:rsid w:val="00ED7730"/>
    <w:rsid w:val="00EE47FE"/>
    <w:rsid w:val="00EF1CEF"/>
    <w:rsid w:val="00EF308B"/>
    <w:rsid w:val="00EF3516"/>
    <w:rsid w:val="00F04E11"/>
    <w:rsid w:val="00F05DF0"/>
    <w:rsid w:val="00F07F10"/>
    <w:rsid w:val="00F104AC"/>
    <w:rsid w:val="00F1560F"/>
    <w:rsid w:val="00F16F7B"/>
    <w:rsid w:val="00F26243"/>
    <w:rsid w:val="00F3026E"/>
    <w:rsid w:val="00F37552"/>
    <w:rsid w:val="00F4499D"/>
    <w:rsid w:val="00F46E55"/>
    <w:rsid w:val="00F4736D"/>
    <w:rsid w:val="00F47943"/>
    <w:rsid w:val="00F500B0"/>
    <w:rsid w:val="00F6291D"/>
    <w:rsid w:val="00F64941"/>
    <w:rsid w:val="00F67F42"/>
    <w:rsid w:val="00F70F9F"/>
    <w:rsid w:val="00F721A1"/>
    <w:rsid w:val="00F84E3F"/>
    <w:rsid w:val="00F923D6"/>
    <w:rsid w:val="00F970E9"/>
    <w:rsid w:val="00FC05C6"/>
    <w:rsid w:val="00FC0689"/>
    <w:rsid w:val="00FC7DAA"/>
    <w:rsid w:val="00FD6C9E"/>
    <w:rsid w:val="00FE428D"/>
    <w:rsid w:val="00FE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FCF41"/>
  <w15:chartTrackingRefBased/>
  <w15:docId w15:val="{5D9A785D-3625-4A4D-8113-EBF941BD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152A"/>
    <w:rPr>
      <w:rFonts w:eastAsia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0D152A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0D152A"/>
    <w:rPr>
      <w:rFonts w:ascii="Calibri" w:hAnsi="Calibri"/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0D152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rsid w:val="008E49E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E49E7"/>
  </w:style>
  <w:style w:type="paragraph" w:styleId="prastasiniatinklio">
    <w:name w:val="Normal (Web)"/>
    <w:basedOn w:val="prastasis"/>
    <w:uiPriority w:val="99"/>
    <w:semiHidden/>
    <w:unhideWhenUsed/>
    <w:rsid w:val="00DC1C73"/>
    <w:pPr>
      <w:spacing w:before="100" w:beforeAutospacing="1" w:after="100" w:afterAutospacing="1"/>
    </w:pPr>
    <w:rPr>
      <w:lang w:eastAsia="lt-LT"/>
    </w:rPr>
  </w:style>
  <w:style w:type="character" w:styleId="Grietas">
    <w:name w:val="Strong"/>
    <w:uiPriority w:val="22"/>
    <w:qFormat/>
    <w:rsid w:val="00DC1C73"/>
    <w:rPr>
      <w:b/>
      <w:bCs/>
    </w:rPr>
  </w:style>
  <w:style w:type="character" w:styleId="Emfaz">
    <w:name w:val="Emphasis"/>
    <w:uiPriority w:val="20"/>
    <w:qFormat/>
    <w:rsid w:val="00895D1D"/>
    <w:rPr>
      <w:i/>
      <w:iCs/>
    </w:rPr>
  </w:style>
  <w:style w:type="character" w:styleId="Komentaronuoroda">
    <w:name w:val="annotation reference"/>
    <w:uiPriority w:val="99"/>
    <w:semiHidden/>
    <w:unhideWhenUsed/>
    <w:rsid w:val="00C664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664F2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C664F2"/>
    <w:rPr>
      <w:rFonts w:eastAsia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64F2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C664F2"/>
    <w:rPr>
      <w:rFonts w:eastAsia="Times New Roman"/>
      <w:b/>
      <w:bCs/>
      <w:lang w:eastAsia="en-US"/>
    </w:rPr>
  </w:style>
  <w:style w:type="character" w:customStyle="1" w:styleId="AntratsDiagrama">
    <w:name w:val="Antraštės Diagrama"/>
    <w:link w:val="Antrats"/>
    <w:rsid w:val="00183ACD"/>
    <w:rPr>
      <w:rFonts w:eastAsia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83ACD"/>
    <w:pPr>
      <w:suppressAutoHyphens/>
      <w:ind w:left="720" w:firstLine="1134"/>
      <w:jc w:val="both"/>
    </w:pPr>
    <w:rPr>
      <w:rFonts w:eastAsia="Calibri"/>
      <w:color w:val="00000A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0180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0180"/>
    <w:rPr>
      <w:rFonts w:eastAsia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b1734a70694ad182e7016b465eb66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6eb1734a70694ad182e7016b465eb66a</Template>
  <TotalTime>323</TotalTime>
  <Pages>6</Pages>
  <Words>1516</Words>
  <Characters>8644</Characters>
  <Application>Microsoft Office Word</Application>
  <DocSecurity>0</DocSecurity>
  <Lines>72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Naudotojas</dc:creator>
  <cp:keywords/>
  <cp:lastModifiedBy>MS</cp:lastModifiedBy>
  <cp:revision>93</cp:revision>
  <cp:lastPrinted>2024-04-03T06:08:00Z</cp:lastPrinted>
  <dcterms:created xsi:type="dcterms:W3CDTF">2024-04-05T11:43:00Z</dcterms:created>
  <dcterms:modified xsi:type="dcterms:W3CDTF">2024-12-10T09:14:00Z</dcterms:modified>
  <cp:category>SPRENDIMAS</cp:category>
</cp:coreProperties>
</file>